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2ABE8097" w:rsidR="0071516F" w:rsidRPr="007D703E" w:rsidRDefault="0071516F" w:rsidP="0071516F">
      <w:pPr>
        <w:pStyle w:val="3GPPHeader"/>
        <w:spacing w:after="60"/>
        <w:rPr>
          <w:szCs w:val="24"/>
          <w:highlight w:val="yellow"/>
          <w:lang w:val="en-US"/>
        </w:rPr>
      </w:pPr>
      <w:r w:rsidRPr="005744A7">
        <w:rPr>
          <w:szCs w:val="24"/>
        </w:rPr>
        <w:t>3GPP TSG-RAN WG1 Meeting #1</w:t>
      </w:r>
      <w:r>
        <w:rPr>
          <w:szCs w:val="24"/>
        </w:rPr>
        <w:t>10</w:t>
      </w:r>
      <w:r>
        <w:rPr>
          <w:szCs w:val="24"/>
          <w:lang w:val="en-US"/>
        </w:rPr>
        <w:t>bis-e</w:t>
      </w:r>
      <w:r w:rsidRPr="005744A7">
        <w:rPr>
          <w:szCs w:val="24"/>
        </w:rPr>
        <w:tab/>
      </w:r>
      <w:proofErr w:type="spellStart"/>
      <w:r w:rsidRPr="00421680">
        <w:rPr>
          <w:szCs w:val="24"/>
        </w:rPr>
        <w:t>Tdoc</w:t>
      </w:r>
      <w:proofErr w:type="spellEnd"/>
      <w:r w:rsidRPr="00421680">
        <w:rPr>
          <w:szCs w:val="24"/>
        </w:rPr>
        <w:t xml:space="preserve"> R1-220</w:t>
      </w:r>
      <w:r w:rsidR="00421680" w:rsidRPr="00421680">
        <w:rPr>
          <w:szCs w:val="24"/>
          <w:lang w:val="en-US"/>
        </w:rPr>
        <w:t>9649</w:t>
      </w:r>
    </w:p>
    <w:p w14:paraId="24BF7E5A" w14:textId="0C02AF78" w:rsidR="0071516F" w:rsidRPr="00CE0424" w:rsidRDefault="0071516F" w:rsidP="0071516F">
      <w:pPr>
        <w:pStyle w:val="3GPPHeader"/>
      </w:pPr>
      <w:r>
        <w:rPr>
          <w:lang w:val="en-US"/>
        </w:rPr>
        <w:t>E-meeting</w:t>
      </w:r>
      <w:r w:rsidRPr="00393048">
        <w:t xml:space="preserve">, </w:t>
      </w:r>
      <w:r>
        <w:rPr>
          <w:lang w:val="en-US"/>
        </w:rPr>
        <w:t>October</w:t>
      </w:r>
      <w:r w:rsidRPr="00393048">
        <w:t xml:space="preserve"> </w:t>
      </w:r>
      <w:r>
        <w:rPr>
          <w:lang w:val="en-US"/>
        </w:rPr>
        <w:t>10</w:t>
      </w:r>
      <w:r>
        <w:rPr>
          <w:vertAlign w:val="superscript"/>
          <w:lang w:val="en-US"/>
        </w:rPr>
        <w:t>th</w:t>
      </w:r>
      <w:r w:rsidRPr="00393048">
        <w:t xml:space="preserve"> –</w:t>
      </w:r>
      <w:r>
        <w:t xml:space="preserve"> </w:t>
      </w:r>
      <w:r w:rsidR="00AE5224">
        <w:t>19</w:t>
      </w:r>
      <w:r w:rsidR="00AE5224" w:rsidRPr="00AE5224">
        <w:rPr>
          <w:vertAlign w:val="superscript"/>
        </w:rPr>
        <w:t>th</w:t>
      </w:r>
      <w:r w:rsidRPr="00393048">
        <w:t>, 2022</w:t>
      </w:r>
    </w:p>
    <w:p w14:paraId="5D0CF064" w14:textId="77777777" w:rsidR="00B0122F" w:rsidRDefault="00B0122F" w:rsidP="00311702">
      <w:pPr>
        <w:pStyle w:val="3GPPHeader"/>
        <w:rPr>
          <w:sz w:val="22"/>
          <w:szCs w:val="22"/>
          <w:lang w:val="en-US"/>
        </w:rPr>
      </w:pPr>
    </w:p>
    <w:p w14:paraId="3C6869D1" w14:textId="79BB528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w:t>
      </w:r>
      <w:r w:rsidR="00421680">
        <w:rPr>
          <w:sz w:val="22"/>
          <w:szCs w:val="22"/>
          <w:lang w:val="en-US"/>
        </w:rPr>
        <w:t>1</w:t>
      </w:r>
      <w:r w:rsidR="0084118D">
        <w:rPr>
          <w:sz w:val="22"/>
          <w:szCs w:val="22"/>
          <w:lang w:val="en-US"/>
        </w:rPr>
        <w:t>.</w:t>
      </w:r>
      <w:r w:rsidR="00026E20">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F88B2EA"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D946E9">
        <w:rPr>
          <w:sz w:val="22"/>
          <w:szCs w:val="22"/>
        </w:rPr>
        <w:t>network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41E3D18" w14:textId="1F977685" w:rsidR="00D946E9" w:rsidRDefault="00D946E9" w:rsidP="0088221C">
      <w:pPr>
        <w:pStyle w:val="CRCoverPage"/>
        <w:spacing w:after="0"/>
        <w:jc w:val="both"/>
      </w:pPr>
      <w:r>
        <w:t xml:space="preserve">One of the objectives for the ongoing WI on NR NTN </w:t>
      </w:r>
      <w:r w:rsidR="00E314A9">
        <w:t>enhancements</w:t>
      </w:r>
      <w:r>
        <w:t xml:space="preserve"> </w:t>
      </w:r>
      <w:r>
        <w:fldChar w:fldCharType="begin"/>
      </w:r>
      <w:r>
        <w:instrText xml:space="preserve"> REF _Ref108803014 \n \h </w:instrText>
      </w:r>
      <w:r>
        <w:fldChar w:fldCharType="separate"/>
      </w:r>
      <w:r w:rsidR="003D7DF3">
        <w:t>[1]</w:t>
      </w:r>
      <w:r>
        <w:fldChar w:fldCharType="end"/>
      </w:r>
      <w:r>
        <w:t xml:space="preserve"> is studying network-verified UE location.</w:t>
      </w:r>
    </w:p>
    <w:p w14:paraId="21B63937" w14:textId="77777777" w:rsidR="00731143" w:rsidRDefault="00731143" w:rsidP="00D946E9">
      <w:pPr>
        <w:pStyle w:val="CRCoverPage"/>
        <w:spacing w:after="0"/>
      </w:pPr>
    </w:p>
    <w:p w14:paraId="071AA2E8" w14:textId="77777777" w:rsidR="00D946E9" w:rsidRPr="00D946E9" w:rsidRDefault="00D946E9" w:rsidP="00D946E9">
      <w:pPr>
        <w:spacing w:after="0"/>
        <w:ind w:left="568"/>
        <w:rPr>
          <w:bCs/>
          <w:i/>
          <w:iCs/>
        </w:rPr>
      </w:pPr>
      <w:r w:rsidRPr="00D946E9">
        <w:rPr>
          <w:bCs/>
          <w:i/>
          <w:iCs/>
        </w:rPr>
        <w:t>4.1.3</w:t>
      </w:r>
      <w:r w:rsidRPr="00D946E9">
        <w:rPr>
          <w:bCs/>
          <w:i/>
          <w:iCs/>
        </w:rPr>
        <w:tab/>
        <w:t>Network verified UE location</w:t>
      </w:r>
    </w:p>
    <w:p w14:paraId="23E841F3" w14:textId="77777777" w:rsidR="00D946E9" w:rsidRPr="00D946E9" w:rsidRDefault="00D946E9" w:rsidP="00D946E9">
      <w:pPr>
        <w:spacing w:after="0"/>
        <w:ind w:left="568"/>
        <w:rPr>
          <w:bCs/>
          <w:i/>
          <w:iCs/>
        </w:rPr>
      </w:pPr>
    </w:p>
    <w:p w14:paraId="2036CC70" w14:textId="77777777" w:rsidR="00D946E9" w:rsidRPr="00D946E9" w:rsidRDefault="00D946E9" w:rsidP="00D946E9">
      <w:pPr>
        <w:spacing w:after="0"/>
        <w:ind w:left="568"/>
        <w:rPr>
          <w:bCs/>
          <w:i/>
          <w:iCs/>
        </w:rPr>
      </w:pPr>
      <w:r w:rsidRPr="00D946E9">
        <w:rPr>
          <w:bCs/>
          <w:i/>
          <w:iCs/>
          <w:shd w:val="clear" w:color="auto" w:fill="FFFFFF" w:themeFill="background1"/>
        </w:rPr>
        <w:t xml:space="preserve">Pending on the conclusion of the RAN SI </w:t>
      </w:r>
      <w:proofErr w:type="spellStart"/>
      <w:r w:rsidRPr="00D946E9">
        <w:rPr>
          <w:bCs/>
          <w:i/>
          <w:iCs/>
          <w:shd w:val="clear" w:color="auto" w:fill="FFFFFF" w:themeFill="background1"/>
        </w:rPr>
        <w:t>FS_NR_NTN_netw_verif_UE_loc</w:t>
      </w:r>
      <w:proofErr w:type="spellEnd"/>
      <w:r w:rsidRPr="00D946E9">
        <w:rPr>
          <w:bCs/>
          <w:i/>
          <w:iCs/>
          <w:shd w:val="clear" w:color="auto" w:fill="FFFFFF" w:themeFill="background1"/>
        </w:rPr>
        <w:t xml:space="preserve"> study item,</w:t>
      </w:r>
      <w:r w:rsidRPr="00D946E9">
        <w:rPr>
          <w:bCs/>
          <w:i/>
          <w:iCs/>
        </w:rPr>
        <w:t xml:space="preserve"> study and evaluate, if needed, </w:t>
      </w:r>
      <w:bookmarkStart w:id="0" w:name="_Hlk89953816"/>
      <w:r w:rsidRPr="00D946E9">
        <w:rPr>
          <w:bCs/>
          <w:i/>
          <w:iCs/>
        </w:rPr>
        <w:t xml:space="preserve">solutions for network to verify UE reported location information </w:t>
      </w:r>
      <w:bookmarkEnd w:id="0"/>
      <w:r w:rsidRPr="00D946E9">
        <w:rPr>
          <w:bCs/>
          <w:i/>
          <w:iCs/>
        </w:rPr>
        <w:t>[RAN2,RAN1,RAN3].</w:t>
      </w:r>
    </w:p>
    <w:p w14:paraId="714DB143" w14:textId="77777777" w:rsidR="00D946E9" w:rsidRPr="00D946E9" w:rsidRDefault="00D946E9" w:rsidP="00D946E9">
      <w:pPr>
        <w:spacing w:after="0"/>
        <w:ind w:left="568"/>
        <w:rPr>
          <w:bCs/>
          <w:i/>
          <w:iCs/>
        </w:rPr>
      </w:pPr>
    </w:p>
    <w:p w14:paraId="4C96499B" w14:textId="77777777" w:rsidR="00D946E9" w:rsidRPr="00D946E9" w:rsidRDefault="00D946E9" w:rsidP="00D946E9">
      <w:pPr>
        <w:spacing w:after="0"/>
        <w:ind w:left="568"/>
        <w:rPr>
          <w:bCs/>
          <w:i/>
          <w:iCs/>
        </w:rPr>
      </w:pPr>
      <w:bookmarkStart w:id="1" w:name="_Hlk86407450"/>
      <w:bookmarkStart w:id="2" w:name="_Hlk102684345"/>
      <w:r w:rsidRPr="00D946E9">
        <w:rPr>
          <w:bCs/>
          <w:i/>
          <w:iCs/>
        </w:rPr>
        <w:t>RAN is expected to determine by RAN#98 whether the study has identified any need for Network verified UE location specification support in Rel-18</w:t>
      </w:r>
      <w:bookmarkEnd w:id="1"/>
      <w:r w:rsidRPr="00D946E9">
        <w:rPr>
          <w:bCs/>
          <w:i/>
          <w:iCs/>
        </w:rPr>
        <w:t>.</w:t>
      </w:r>
      <w:bookmarkEnd w:id="2"/>
    </w:p>
    <w:p w14:paraId="3C92994C" w14:textId="77777777" w:rsidR="00D946E9" w:rsidRDefault="00D946E9" w:rsidP="00D946E9">
      <w:pPr>
        <w:pStyle w:val="CRCoverPage"/>
        <w:spacing w:after="0"/>
      </w:pPr>
    </w:p>
    <w:p w14:paraId="5F0FD837" w14:textId="1604521C" w:rsidR="00D946E9" w:rsidRDefault="00D946E9" w:rsidP="0088221C">
      <w:pPr>
        <w:pStyle w:val="CRCoverPage"/>
        <w:spacing w:after="0"/>
        <w:jc w:val="both"/>
        <w:rPr>
          <w:bCs/>
          <w:shd w:val="clear" w:color="auto" w:fill="FFFFFF" w:themeFill="background1"/>
        </w:rPr>
      </w:pPr>
      <w:r>
        <w:t xml:space="preserve">The </w:t>
      </w:r>
      <w:r>
        <w:rPr>
          <w:bCs/>
          <w:shd w:val="clear" w:color="auto" w:fill="FFFFFF" w:themeFill="background1"/>
        </w:rPr>
        <w:t xml:space="preserve">RAN SI </w:t>
      </w:r>
      <w:proofErr w:type="spellStart"/>
      <w:r>
        <w:rPr>
          <w:bCs/>
          <w:shd w:val="clear" w:color="auto" w:fill="FFFFFF" w:themeFill="background1"/>
        </w:rPr>
        <w:t>FS_NR_NTN_netw_verif_UE_loc</w:t>
      </w:r>
      <w:proofErr w:type="spellEnd"/>
      <w:r>
        <w:rPr>
          <w:bCs/>
          <w:shd w:val="clear" w:color="auto" w:fill="FFFFFF" w:themeFill="background1"/>
        </w:rPr>
        <w:t xml:space="preserve"> </w:t>
      </w:r>
      <w:r>
        <w:fldChar w:fldCharType="begin"/>
      </w:r>
      <w:r>
        <w:instrText xml:space="preserve"> REF _Ref108803026 \n \h </w:instrText>
      </w:r>
      <w:r>
        <w:fldChar w:fldCharType="separate"/>
      </w:r>
      <w:r w:rsidR="003D7DF3">
        <w:t>[2]</w:t>
      </w:r>
      <w:r>
        <w:fldChar w:fldCharType="end"/>
      </w:r>
      <w:r>
        <w:rPr>
          <w:bCs/>
          <w:shd w:val="clear" w:color="auto" w:fill="FFFFFF" w:themeFill="background1"/>
        </w:rPr>
        <w:t xml:space="preserve"> was concluded at RAN#96 and is documented in the TR </w:t>
      </w:r>
      <w:r>
        <w:fldChar w:fldCharType="begin"/>
      </w:r>
      <w:r>
        <w:instrText xml:space="preserve"> REF _Ref108803030 \n \h </w:instrText>
      </w:r>
      <w:r>
        <w:fldChar w:fldCharType="separate"/>
      </w:r>
      <w:r w:rsidR="003D7DF3">
        <w:t>[3]</w:t>
      </w:r>
      <w:r>
        <w:fldChar w:fldCharType="end"/>
      </w:r>
      <w:r>
        <w:rPr>
          <w:bCs/>
          <w:shd w:val="clear" w:color="auto" w:fill="FFFFFF" w:themeFill="background1"/>
        </w:rPr>
        <w:t xml:space="preserve"> where the following observation were made:</w:t>
      </w:r>
    </w:p>
    <w:p w14:paraId="0F684ECA" w14:textId="77777777" w:rsidR="00731143" w:rsidRDefault="00731143" w:rsidP="00D946E9">
      <w:pPr>
        <w:pStyle w:val="CRCoverPage"/>
        <w:spacing w:after="0"/>
        <w:rPr>
          <w:bCs/>
          <w:shd w:val="clear" w:color="auto" w:fill="FFFFFF" w:themeFill="background1"/>
        </w:rPr>
      </w:pPr>
    </w:p>
    <w:p w14:paraId="7DE6AD7D" w14:textId="77777777" w:rsidR="00D946E9" w:rsidRPr="00D946E9" w:rsidRDefault="00D946E9" w:rsidP="00D946E9">
      <w:pPr>
        <w:ind w:left="568"/>
        <w:rPr>
          <w:i/>
          <w:iCs/>
        </w:rPr>
      </w:pPr>
      <w:r w:rsidRPr="00D946E9">
        <w:rPr>
          <w:i/>
          <w:iCs/>
        </w:rPr>
        <w:t>The RAN can also request radio measurements (intra-RAT neighbours, inter-RAT neighbours, WLAN, etc.) from the UE; these may be used to drive NNSF and to learn from the environment.</w:t>
      </w:r>
    </w:p>
    <w:p w14:paraId="159A89C0" w14:textId="77777777" w:rsidR="00D946E9" w:rsidRPr="00D946E9" w:rsidRDefault="00D946E9" w:rsidP="00D946E9">
      <w:pPr>
        <w:ind w:left="568"/>
        <w:rPr>
          <w:i/>
          <w:iCs/>
        </w:rPr>
      </w:pPr>
      <w:r w:rsidRPr="00D946E9">
        <w:rPr>
          <w:i/>
          <w:iCs/>
        </w:rPr>
        <w:t>Some further observations:</w:t>
      </w:r>
    </w:p>
    <w:p w14:paraId="64A34F9B" w14:textId="77777777" w:rsidR="00D946E9" w:rsidRPr="00D946E9" w:rsidRDefault="00D946E9" w:rsidP="00D946E9">
      <w:pPr>
        <w:pStyle w:val="B1"/>
        <w:ind w:left="1136"/>
        <w:rPr>
          <w:i/>
          <w:iCs/>
        </w:rPr>
      </w:pPr>
      <w:r w:rsidRPr="00D946E9">
        <w:rPr>
          <w:i/>
          <w:iCs/>
        </w:rPr>
        <w:t>a)</w:t>
      </w:r>
      <w:r w:rsidRPr="00D946E9">
        <w:rPr>
          <w:i/>
          <w:iCs/>
        </w:rPr>
        <w:tab/>
        <w:t xml:space="preserve">At least some of the information the UE supplies to the network will have to be considered as trusted, to avoid extreme conclusions (at least RRC measurements cannot be faked); </w:t>
      </w:r>
    </w:p>
    <w:p w14:paraId="6831EABD" w14:textId="77777777" w:rsidR="00D946E9" w:rsidRPr="00D946E9" w:rsidRDefault="00D946E9" w:rsidP="00D946E9">
      <w:pPr>
        <w:pStyle w:val="B1"/>
        <w:ind w:left="1136"/>
        <w:rPr>
          <w:i/>
          <w:iCs/>
        </w:rPr>
      </w:pPr>
      <w:r w:rsidRPr="00D946E9">
        <w:rPr>
          <w:i/>
          <w:iCs/>
        </w:rPr>
        <w:t>b)</w:t>
      </w:r>
      <w:r w:rsidRPr="00D946E9">
        <w:rPr>
          <w:i/>
          <w:iCs/>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5E07310C" w14:textId="77777777" w:rsidR="00D946E9" w:rsidRPr="00D946E9" w:rsidRDefault="00D946E9" w:rsidP="00D946E9">
      <w:pPr>
        <w:pStyle w:val="B1"/>
        <w:ind w:left="1136"/>
        <w:rPr>
          <w:i/>
          <w:iCs/>
        </w:rPr>
      </w:pPr>
      <w:r w:rsidRPr="00D946E9">
        <w:rPr>
          <w:i/>
          <w:iCs/>
        </w:rPr>
        <w:t>c)</w:t>
      </w:r>
      <w:r w:rsidRPr="00D946E9">
        <w:rPr>
          <w:i/>
          <w:iCs/>
        </w:rP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54F171C6" w14:textId="77777777" w:rsidR="00D946E9" w:rsidRPr="00D946E9" w:rsidRDefault="00D946E9" w:rsidP="00D946E9">
      <w:pPr>
        <w:ind w:left="568"/>
        <w:rPr>
          <w:i/>
          <w:iCs/>
        </w:rPr>
      </w:pPr>
      <w:r w:rsidRPr="00D946E9">
        <w:rPr>
          <w:i/>
          <w:iCs/>
        </w:rPr>
        <w:t>The above has been deemed sufficient to mitigate the issue in Rel-17.</w:t>
      </w:r>
    </w:p>
    <w:p w14:paraId="4DA69FA8" w14:textId="77777777" w:rsidR="00D946E9" w:rsidRDefault="00D946E9" w:rsidP="00D946E9">
      <w:pPr>
        <w:pStyle w:val="CRCoverPage"/>
        <w:spacing w:after="0"/>
        <w:rPr>
          <w:bCs/>
          <w:shd w:val="clear" w:color="auto" w:fill="FFFFFF" w:themeFill="background1"/>
        </w:rPr>
      </w:pPr>
    </w:p>
    <w:p w14:paraId="0C47CAFF" w14:textId="68C065E7" w:rsidR="00D946E9" w:rsidRDefault="008C54D4" w:rsidP="0088221C">
      <w:pPr>
        <w:pStyle w:val="CRCoverPage"/>
        <w:spacing w:after="0"/>
        <w:jc w:val="both"/>
        <w:rPr>
          <w:shd w:val="clear" w:color="auto" w:fill="FFFFFF" w:themeFill="background1"/>
        </w:rPr>
      </w:pPr>
      <w:r>
        <w:rPr>
          <w:bCs/>
          <w:shd w:val="clear" w:color="auto" w:fill="FFFFFF" w:themeFill="background1"/>
        </w:rPr>
        <w:t>T</w:t>
      </w:r>
      <w:r w:rsidR="00D946E9">
        <w:rPr>
          <w:bCs/>
          <w:shd w:val="clear" w:color="auto" w:fill="FFFFFF" w:themeFill="background1"/>
        </w:rPr>
        <w:t xml:space="preserve">he TR </w:t>
      </w:r>
      <w:r w:rsidR="00D946E9">
        <w:fldChar w:fldCharType="begin"/>
      </w:r>
      <w:r w:rsidR="00D946E9">
        <w:instrText xml:space="preserve"> REF _Ref108803030 \n \h </w:instrText>
      </w:r>
      <w:r w:rsidR="00D946E9">
        <w:fldChar w:fldCharType="separate"/>
      </w:r>
      <w:r w:rsidR="003D7DF3">
        <w:t>[3]</w:t>
      </w:r>
      <w:r w:rsidR="00D946E9">
        <w:fldChar w:fldCharType="end"/>
      </w:r>
      <w:r w:rsidR="00D946E9">
        <w:rPr>
          <w:bCs/>
          <w:shd w:val="clear" w:color="auto" w:fill="FFFFFF" w:themeFill="background1"/>
        </w:rPr>
        <w:t xml:space="preserve"> makes </w:t>
      </w:r>
      <w:r w:rsidR="00187EF8">
        <w:rPr>
          <w:bCs/>
          <w:shd w:val="clear" w:color="auto" w:fill="FFFFFF" w:themeFill="background1"/>
        </w:rPr>
        <w:t xml:space="preserve">the </w:t>
      </w:r>
      <w:r w:rsidR="00D946E9">
        <w:rPr>
          <w:bCs/>
          <w:shd w:val="clear" w:color="auto" w:fill="FFFFFF" w:themeFill="background1"/>
        </w:rPr>
        <w:t>following recommendations:</w:t>
      </w:r>
    </w:p>
    <w:p w14:paraId="2690E58B" w14:textId="77777777" w:rsidR="00731143" w:rsidRDefault="00731143" w:rsidP="00D946E9">
      <w:pPr>
        <w:pStyle w:val="CRCoverPage"/>
        <w:spacing w:after="0"/>
      </w:pPr>
    </w:p>
    <w:p w14:paraId="39435FBF" w14:textId="77777777" w:rsidR="00D946E9" w:rsidRPr="00D946E9" w:rsidRDefault="00D946E9" w:rsidP="00D946E9">
      <w:pPr>
        <w:pStyle w:val="3GPPNormalText"/>
        <w:ind w:left="590"/>
        <w:rPr>
          <w:i/>
          <w:iCs/>
        </w:rPr>
      </w:pPr>
      <w:bookmarkStart w:id="3" w:name="_Toc105678674"/>
      <w:r w:rsidRPr="00D946E9">
        <w:rPr>
          <w:i/>
          <w:iCs/>
        </w:rPr>
        <w:t>5</w:t>
      </w:r>
      <w:r w:rsidRPr="00D946E9">
        <w:rPr>
          <w:i/>
          <w:iCs/>
        </w:rPr>
        <w:tab/>
        <w:t>Recommendations</w:t>
      </w:r>
      <w:bookmarkEnd w:id="3"/>
    </w:p>
    <w:p w14:paraId="68BCE452" w14:textId="273C95E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In this study, we have identified the need to define a network-based solution which aims at verifying the reported UE location information.</w:t>
      </w:r>
    </w:p>
    <w:p w14:paraId="31901800"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The verification should be performed independently from the location information reported by UE.</w:t>
      </w:r>
    </w:p>
    <w:p w14:paraId="7FF5754A" w14:textId="77777777" w:rsidR="00D946E9" w:rsidRPr="00D946E9" w:rsidRDefault="00D946E9" w:rsidP="00D946E9">
      <w:pPr>
        <w:ind w:left="568"/>
        <w:jc w:val="both"/>
        <w:rPr>
          <w:rFonts w:eastAsia="Times New Roman"/>
          <w:i/>
          <w:iCs/>
        </w:rPr>
      </w:pPr>
      <w:r w:rsidRPr="00D946E9">
        <w:rPr>
          <w:rFonts w:eastAsia="Times New Roman"/>
          <w:i/>
          <w:iCs/>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06A1880E"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rPr>
        <w:t>The solution should not impact significantly the latency of the targeted services nor infringe privacy requirements that apply to the UE location.</w:t>
      </w:r>
    </w:p>
    <w:p w14:paraId="7DED3169" w14:textId="77777777" w:rsidR="00D946E9" w:rsidRPr="00D946E9" w:rsidRDefault="00D946E9" w:rsidP="00D946E9">
      <w:pPr>
        <w:ind w:left="568"/>
        <w:jc w:val="both"/>
        <w:rPr>
          <w:rFonts w:eastAsia="Times New Roman"/>
          <w:i/>
          <w:iCs/>
        </w:rPr>
      </w:pPr>
      <w:r w:rsidRPr="00D946E9">
        <w:rPr>
          <w:rFonts w:eastAsia="Times New Roman"/>
          <w:i/>
          <w:iCs/>
        </w:rPr>
        <w:t>The study in [RAN2,RAN1,RAN3], which will study and evaluate solutions for the network to verify UE reported location information, shall consider the following aspects:</w:t>
      </w:r>
    </w:p>
    <w:p w14:paraId="0F8D8F6B"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The scenario of single satellite (or HAPS) in view by the UE at a time is considered with higher priority.</w:t>
      </w:r>
    </w:p>
    <w:p w14:paraId="44C3C287" w14:textId="77777777" w:rsidR="00D946E9" w:rsidRPr="00D946E9" w:rsidRDefault="00D946E9" w:rsidP="00D946E9">
      <w:pPr>
        <w:ind w:left="1419" w:hanging="284"/>
        <w:rPr>
          <w:rFonts w:eastAsia="Times New Roman"/>
          <w:i/>
          <w:iCs/>
        </w:rPr>
      </w:pPr>
      <w:r w:rsidRPr="00D946E9">
        <w:rPr>
          <w:rFonts w:eastAsia="Times New Roman"/>
          <w:i/>
          <w:iCs/>
        </w:rPr>
        <w:t>-</w:t>
      </w:r>
      <w:r w:rsidRPr="00D946E9">
        <w:rPr>
          <w:rFonts w:eastAsia="Times New Roman"/>
          <w:i/>
          <w:iCs/>
        </w:rPr>
        <w:tab/>
        <w:t>Multiple satellite (or HAPS) in view by the UE may be considered if time allows</w:t>
      </w:r>
    </w:p>
    <w:p w14:paraId="250A99E6"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Assume that the UE is attached to a network (so that its context has been set up in the network) for the purpose of positioning</w:t>
      </w:r>
    </w:p>
    <w:p w14:paraId="22BED2C4"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Different solutions or positioning methods for NGSO, GSO or HAPS are not precluded</w:t>
      </w:r>
    </w:p>
    <w:p w14:paraId="0DA86440"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When considering solutions based on positioning methods, existing 3GPP defined RAT dependent positioning methods shall be considered as baseline. Other methods are not precluded.</w:t>
      </w:r>
    </w:p>
    <w:p w14:paraId="101AA3D3"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 xml:space="preserve">Solutions using </w:t>
      </w:r>
      <w:r w:rsidRPr="00D946E9">
        <w:rPr>
          <w:rFonts w:eastAsia="Times New Roman"/>
          <w:i/>
          <w:iCs/>
          <w:color w:val="000000"/>
          <w:lang w:eastAsia="fr-FR"/>
        </w:rPr>
        <w:t>existing NG-RAN architecture and procedures</w:t>
      </w:r>
      <w:r w:rsidRPr="00D946E9">
        <w:rPr>
          <w:rFonts w:eastAsia="Times New Roman"/>
          <w:i/>
          <w:iCs/>
        </w:rPr>
        <w:t xml:space="preserve"> shall be considered</w:t>
      </w:r>
    </w:p>
    <w:p w14:paraId="690B8E72" w14:textId="77777777" w:rsidR="00D946E9" w:rsidRDefault="00D946E9" w:rsidP="00D946E9">
      <w:pPr>
        <w:pStyle w:val="CRCoverPage"/>
        <w:spacing w:after="0"/>
      </w:pPr>
    </w:p>
    <w:p w14:paraId="7176F7A2" w14:textId="03B39635" w:rsidR="00B8585C" w:rsidRPr="0088221C" w:rsidRDefault="00B8585C" w:rsidP="00956021">
      <w:pPr>
        <w:pStyle w:val="BodyText"/>
        <w:rPr>
          <w:rFonts w:cs="Arial"/>
        </w:rPr>
      </w:pPr>
      <w:r w:rsidRPr="0088221C">
        <w:rPr>
          <w:rFonts w:cs="Arial"/>
        </w:rPr>
        <w:t>In this contribution, we provide our</w:t>
      </w:r>
      <w:r w:rsidR="00D946E9" w:rsidRPr="0088221C">
        <w:rPr>
          <w:rFonts w:cs="Arial"/>
        </w:rPr>
        <w:t xml:space="preserve"> </w:t>
      </w:r>
      <w:r w:rsidRPr="0088221C">
        <w:rPr>
          <w:rFonts w:cs="Arial"/>
        </w:rPr>
        <w:t>views o</w:t>
      </w:r>
      <w:r w:rsidR="00D946E9" w:rsidRPr="0088221C">
        <w:rPr>
          <w:rFonts w:cs="Arial"/>
        </w:rPr>
        <w:t>n network verified location for an NTN UE while incorporating the observations and recommendations made in earlier studies</w:t>
      </w:r>
      <w:r w:rsidRPr="0088221C">
        <w:rPr>
          <w:rFonts w:cs="Arial"/>
        </w:rPr>
        <w:t>.</w:t>
      </w:r>
    </w:p>
    <w:p w14:paraId="0C646BD0" w14:textId="38124335" w:rsidR="00E919A6" w:rsidRDefault="00CA505D">
      <w:pPr>
        <w:pStyle w:val="Heading1"/>
      </w:pPr>
      <w:r>
        <w:t>2</w:t>
      </w:r>
      <w:r w:rsidR="00E919A6">
        <w:tab/>
        <w:t>Latency</w:t>
      </w:r>
      <w:r w:rsidR="00CB5300">
        <w:t xml:space="preserve"> aspects</w:t>
      </w:r>
    </w:p>
    <w:p w14:paraId="63AC868C" w14:textId="0F2557E7" w:rsidR="004925A9" w:rsidRPr="009B41EF" w:rsidRDefault="00214A9D" w:rsidP="0088221C">
      <w:pPr>
        <w:jc w:val="both"/>
        <w:rPr>
          <w:rFonts w:ascii="Arial" w:eastAsia="DengXian" w:hAnsi="Arial" w:cs="Arial"/>
        </w:rPr>
      </w:pPr>
      <w:r w:rsidRPr="0088221C">
        <w:rPr>
          <w:rFonts w:ascii="Arial" w:hAnsi="Arial" w:cs="Arial"/>
        </w:rPr>
        <w:t>The latency aspect of location verification needs further discussion</w:t>
      </w:r>
      <w:r w:rsidR="00B6340F" w:rsidRPr="0088221C">
        <w:rPr>
          <w:rFonts w:ascii="Arial" w:hAnsi="Arial" w:cs="Arial"/>
        </w:rPr>
        <w:t xml:space="preserve"> given the following</w:t>
      </w:r>
      <w:r w:rsidR="004925A9" w:rsidRPr="00E60B0D">
        <w:rPr>
          <w:rFonts w:ascii="Arial" w:eastAsia="DengXian" w:hAnsi="Arial" w:cs="Arial"/>
        </w:rPr>
        <w:t xml:space="preserve"> recommendation in the TR:</w:t>
      </w:r>
    </w:p>
    <w:p w14:paraId="6CB28ED6" w14:textId="77777777" w:rsidR="004925A9" w:rsidRPr="00CC024C" w:rsidRDefault="004925A9" w:rsidP="004925A9">
      <w:pPr>
        <w:ind w:left="568"/>
        <w:rPr>
          <w:rFonts w:eastAsia="Times New Roman"/>
          <w:i/>
          <w:iCs/>
          <w:color w:val="000000"/>
          <w:lang w:eastAsia="fr-FR"/>
        </w:rPr>
      </w:pPr>
      <w:r w:rsidRPr="00CC024C">
        <w:rPr>
          <w:rFonts w:eastAsia="Times New Roman"/>
          <w:i/>
          <w:iCs/>
        </w:rPr>
        <w:t>The solution should not impact significantly the latency of the targeted services nor infringe privacy requirements that apply to the UE location.</w:t>
      </w:r>
    </w:p>
    <w:p w14:paraId="191E89C0" w14:textId="2FA91E7F" w:rsidR="004925A9" w:rsidRDefault="002266F5" w:rsidP="0088221C">
      <w:pPr>
        <w:pStyle w:val="CRCoverPage"/>
        <w:spacing w:after="0"/>
        <w:jc w:val="both"/>
        <w:rPr>
          <w:rFonts w:eastAsia="DengXian" w:cs="Arial"/>
        </w:rPr>
      </w:pPr>
      <w:r>
        <w:rPr>
          <w:rFonts w:eastAsia="DengXian" w:cs="Arial"/>
        </w:rPr>
        <w:t>Our understanding is that</w:t>
      </w:r>
      <w:r w:rsidR="00672F8B">
        <w:t xml:space="preserve"> it is sufficient to verify the UE location only once when the UE first goes into connected mode. </w:t>
      </w:r>
      <w:r w:rsidR="00872726">
        <w:t>Moreover, t</w:t>
      </w:r>
      <w:r w:rsidR="004925A9" w:rsidRPr="00E60B0D">
        <w:rPr>
          <w:rFonts w:eastAsia="DengXian" w:cs="Arial"/>
        </w:rPr>
        <w:t>he network shall let the UE go in</w:t>
      </w:r>
      <w:r w:rsidR="00872726">
        <w:rPr>
          <w:rFonts w:eastAsia="DengXian" w:cs="Arial"/>
        </w:rPr>
        <w:t>to connected</w:t>
      </w:r>
      <w:r w:rsidR="004925A9" w:rsidRPr="00E60B0D">
        <w:rPr>
          <w:rFonts w:eastAsia="DengXian" w:cs="Arial"/>
        </w:rPr>
        <w:t xml:space="preserve"> mode assuming </w:t>
      </w:r>
      <w:r w:rsidR="0035038B">
        <w:rPr>
          <w:rFonts w:eastAsia="DengXian" w:cs="Arial"/>
        </w:rPr>
        <w:t xml:space="preserve">that </w:t>
      </w:r>
      <w:r w:rsidR="004925A9" w:rsidRPr="00E60B0D">
        <w:rPr>
          <w:rFonts w:eastAsia="DengXian" w:cs="Arial"/>
        </w:rPr>
        <w:t xml:space="preserve">the UE reported location is correct. </w:t>
      </w:r>
      <w:r w:rsidR="00216ADF" w:rsidRPr="00E60B0D">
        <w:rPr>
          <w:rFonts w:eastAsia="DengXian" w:cs="Arial"/>
        </w:rPr>
        <w:t>Eventually, when network verified UE location is available and differs from</w:t>
      </w:r>
      <w:r w:rsidR="00216ADF">
        <w:rPr>
          <w:rFonts w:eastAsia="DengXian" w:cs="Arial"/>
        </w:rPr>
        <w:t xml:space="preserve"> the</w:t>
      </w:r>
      <w:r w:rsidR="00216ADF" w:rsidRPr="00E60B0D">
        <w:rPr>
          <w:rFonts w:eastAsia="DengXian" w:cs="Arial"/>
        </w:rPr>
        <w:t xml:space="preserve"> UE reported location, </w:t>
      </w:r>
      <w:r w:rsidR="00216ADF">
        <w:rPr>
          <w:rFonts w:eastAsia="DengXian" w:cs="Arial"/>
        </w:rPr>
        <w:t xml:space="preserve">the </w:t>
      </w:r>
      <w:r w:rsidR="00216ADF" w:rsidRPr="00E60B0D">
        <w:rPr>
          <w:rFonts w:eastAsia="DengXian" w:cs="Arial"/>
        </w:rPr>
        <w:t>core</w:t>
      </w:r>
      <w:r w:rsidR="00216ADF">
        <w:rPr>
          <w:rFonts w:eastAsia="DengXian" w:cs="Arial"/>
        </w:rPr>
        <w:t xml:space="preserve"> network</w:t>
      </w:r>
      <w:r w:rsidR="00216ADF" w:rsidRPr="00E60B0D">
        <w:rPr>
          <w:rFonts w:eastAsia="DengXian" w:cs="Arial"/>
        </w:rPr>
        <w:t xml:space="preserve"> can initiate a switch (</w:t>
      </w:r>
      <w:r w:rsidR="00216ADF">
        <w:rPr>
          <w:rFonts w:eastAsia="DengXian" w:cs="Arial"/>
        </w:rPr>
        <w:t xml:space="preserve">i.e., </w:t>
      </w:r>
      <w:r w:rsidR="00216ADF" w:rsidRPr="00E60B0D">
        <w:rPr>
          <w:rFonts w:eastAsia="DengXian" w:cs="Arial"/>
        </w:rPr>
        <w:t>change AMF, PLMN etc.)</w:t>
      </w:r>
      <w:r w:rsidR="00216ADF">
        <w:rPr>
          <w:rFonts w:eastAsia="DengXian" w:cs="Arial"/>
        </w:rPr>
        <w:t xml:space="preserve"> or block the UE</w:t>
      </w:r>
      <w:r w:rsidR="00216ADF" w:rsidRPr="00E60B0D">
        <w:rPr>
          <w:rFonts w:eastAsia="DengXian" w:cs="Arial"/>
        </w:rPr>
        <w:t xml:space="preserve">. </w:t>
      </w:r>
      <w:r w:rsidR="004925A9" w:rsidRPr="00E60B0D">
        <w:rPr>
          <w:rFonts w:eastAsia="DengXian" w:cs="Arial"/>
        </w:rPr>
        <w:t xml:space="preserve">This </w:t>
      </w:r>
      <w:r w:rsidR="00D2254F">
        <w:rPr>
          <w:rFonts w:eastAsia="DengXian" w:cs="Arial"/>
        </w:rPr>
        <w:t xml:space="preserve">line of thinking </w:t>
      </w:r>
      <w:r w:rsidR="004925A9" w:rsidRPr="00E60B0D">
        <w:rPr>
          <w:rFonts w:eastAsia="DengXian" w:cs="Arial"/>
        </w:rPr>
        <w:t>is further supported by the TR recommendations for the R1/R2/R3 study:</w:t>
      </w:r>
    </w:p>
    <w:p w14:paraId="270D2A46" w14:textId="77777777" w:rsidR="009D7270" w:rsidRDefault="009D7270" w:rsidP="00672F8B">
      <w:pPr>
        <w:pStyle w:val="CRCoverPage"/>
        <w:spacing w:after="0"/>
        <w:rPr>
          <w:rFonts w:eastAsia="DengXian" w:cs="Arial"/>
        </w:rPr>
      </w:pPr>
    </w:p>
    <w:p w14:paraId="36C431F3" w14:textId="1F712922" w:rsidR="00AE4EDD" w:rsidRPr="00CC024C" w:rsidRDefault="00AE4EDD" w:rsidP="00610E20">
      <w:pPr>
        <w:ind w:left="567"/>
        <w:rPr>
          <w:rFonts w:eastAsia="Times New Roman"/>
          <w:i/>
          <w:iCs/>
        </w:rPr>
      </w:pPr>
      <w:r w:rsidRPr="00CC024C">
        <w:rPr>
          <w:rFonts w:eastAsia="Times New Roman"/>
          <w:i/>
          <w:iCs/>
        </w:rPr>
        <w:t>Assume that the UE is attached to a network (so that its context has been set up in the network) for the purpose of positioning</w:t>
      </w:r>
      <w:r w:rsidR="00E21624">
        <w:rPr>
          <w:rFonts w:eastAsia="Times New Roman"/>
          <w:i/>
          <w:iCs/>
        </w:rPr>
        <w:t>.</w:t>
      </w:r>
    </w:p>
    <w:p w14:paraId="374769CB" w14:textId="02CD426E" w:rsidR="00306FD0" w:rsidRDefault="00CB5300" w:rsidP="00DB5AA0">
      <w:pPr>
        <w:pStyle w:val="CRCoverPage"/>
        <w:spacing w:after="0"/>
      </w:pPr>
      <w:r w:rsidRPr="00E60B0D">
        <w:rPr>
          <w:rFonts w:eastAsia="DengXian" w:cs="Arial"/>
        </w:rPr>
        <w:t>With this interpretation, only UEs that report an incorrect UE location will experience a po</w:t>
      </w:r>
      <w:r w:rsidR="00EB2933">
        <w:rPr>
          <w:rFonts w:eastAsia="DengXian" w:cs="Arial"/>
        </w:rPr>
        <w:t>tential</w:t>
      </w:r>
      <w:r w:rsidRPr="00E60B0D">
        <w:rPr>
          <w:rFonts w:eastAsia="DengXian" w:cs="Arial"/>
        </w:rPr>
        <w:t xml:space="preserve"> extra delay in</w:t>
      </w:r>
      <w:r w:rsidR="00EB2933">
        <w:rPr>
          <w:rFonts w:eastAsia="DengXian" w:cs="Arial"/>
        </w:rPr>
        <w:t xml:space="preserve"> </w:t>
      </w:r>
      <w:r w:rsidRPr="00E60B0D">
        <w:rPr>
          <w:rFonts w:eastAsia="DengXian" w:cs="Arial"/>
        </w:rPr>
        <w:t xml:space="preserve">service. If UEs connect and leave before </w:t>
      </w:r>
      <w:r>
        <w:rPr>
          <w:rFonts w:eastAsia="DengXian" w:cs="Arial"/>
        </w:rPr>
        <w:t xml:space="preserve">the </w:t>
      </w:r>
      <w:r w:rsidR="00AE7E89">
        <w:rPr>
          <w:rFonts w:eastAsia="DengXian" w:cs="Arial"/>
        </w:rPr>
        <w:t>network</w:t>
      </w:r>
      <w:r w:rsidRPr="00E60B0D">
        <w:rPr>
          <w:rFonts w:eastAsia="DengXian" w:cs="Arial"/>
        </w:rPr>
        <w:t xml:space="preserve"> can verify the location, the </w:t>
      </w:r>
      <w:r w:rsidR="00AE7E89">
        <w:rPr>
          <w:rFonts w:eastAsia="DengXian" w:cs="Arial"/>
        </w:rPr>
        <w:t>network</w:t>
      </w:r>
      <w:r w:rsidRPr="00E60B0D">
        <w:rPr>
          <w:rFonts w:eastAsia="DengXian" w:cs="Arial"/>
        </w:rPr>
        <w:t xml:space="preserve"> may delay the UE leaving </w:t>
      </w:r>
      <w:r>
        <w:rPr>
          <w:rFonts w:eastAsia="DengXian" w:cs="Arial"/>
        </w:rPr>
        <w:t>and</w:t>
      </w:r>
      <w:r w:rsidRPr="00E60B0D">
        <w:rPr>
          <w:rFonts w:eastAsia="DengXian" w:cs="Arial"/>
        </w:rPr>
        <w:t>/</w:t>
      </w:r>
      <w:r>
        <w:rPr>
          <w:rFonts w:eastAsia="DengXian" w:cs="Arial"/>
        </w:rPr>
        <w:t>or</w:t>
      </w:r>
      <w:r w:rsidRPr="00E60B0D">
        <w:rPr>
          <w:rFonts w:eastAsia="DengXian" w:cs="Arial"/>
        </w:rPr>
        <w:t xml:space="preserve"> learn </w:t>
      </w:r>
      <w:r w:rsidR="00B66BB8">
        <w:rPr>
          <w:rFonts w:eastAsia="DengXian" w:cs="Arial"/>
        </w:rPr>
        <w:t>the identity of the</w:t>
      </w:r>
      <w:r w:rsidRPr="00E60B0D">
        <w:rPr>
          <w:rFonts w:eastAsia="DengXian" w:cs="Arial"/>
        </w:rPr>
        <w:t xml:space="preserve"> UEs (IMSI/IMEI) </w:t>
      </w:r>
      <w:r w:rsidR="00B66BB8">
        <w:rPr>
          <w:rFonts w:eastAsia="DengXian" w:cs="Arial"/>
        </w:rPr>
        <w:t xml:space="preserve">reporting fake location </w:t>
      </w:r>
      <w:r w:rsidRPr="00E60B0D">
        <w:rPr>
          <w:rFonts w:eastAsia="DengXian" w:cs="Arial"/>
        </w:rPr>
        <w:t>a</w:t>
      </w:r>
      <w:r w:rsidR="00710F7A">
        <w:rPr>
          <w:rFonts w:eastAsia="DengXian" w:cs="Arial"/>
        </w:rPr>
        <w:t>nd</w:t>
      </w:r>
      <w:r w:rsidRPr="00E60B0D">
        <w:rPr>
          <w:rFonts w:eastAsia="DengXian" w:cs="Arial"/>
        </w:rPr>
        <w:t xml:space="preserve"> block further access.</w:t>
      </w:r>
      <w:r w:rsidR="00DB5AA0">
        <w:rPr>
          <w:rFonts w:eastAsia="DengXian" w:cs="Arial"/>
        </w:rPr>
        <w:t xml:space="preserve"> </w:t>
      </w:r>
    </w:p>
    <w:p w14:paraId="0891094F" w14:textId="1ED728B6" w:rsidR="00CB5300" w:rsidRDefault="00CB5300" w:rsidP="0088221C">
      <w:pPr>
        <w:pStyle w:val="CRCoverPage"/>
        <w:spacing w:after="0"/>
      </w:pPr>
    </w:p>
    <w:p w14:paraId="51A35157" w14:textId="332E2715" w:rsidR="00CB5300" w:rsidRPr="00CB5300" w:rsidRDefault="00306FD0" w:rsidP="0088221C">
      <w:pPr>
        <w:pStyle w:val="Observation"/>
      </w:pPr>
      <w:bookmarkStart w:id="4" w:name="_Toc115422857"/>
      <w:r>
        <w:t xml:space="preserve">Only the </w:t>
      </w:r>
      <w:r w:rsidR="00DF0BBE">
        <w:t>UE reporting an incorrect UE location will experience a potential delay in service.</w:t>
      </w:r>
      <w:bookmarkStart w:id="5" w:name="_Toc115414774"/>
      <w:bookmarkEnd w:id="4"/>
      <w:bookmarkEnd w:id="5"/>
    </w:p>
    <w:p w14:paraId="23FB5FEF" w14:textId="1D64878E" w:rsidR="00544104" w:rsidRDefault="009A6FC9">
      <w:pPr>
        <w:pStyle w:val="Heading1"/>
      </w:pPr>
      <w:r>
        <w:t>3</w:t>
      </w:r>
      <w:r>
        <w:tab/>
        <w:t xml:space="preserve">Trustworthiness of UE </w:t>
      </w:r>
      <w:r w:rsidR="00162B97">
        <w:t>reporting</w:t>
      </w:r>
    </w:p>
    <w:p w14:paraId="3CBC9B38" w14:textId="6CDBCD30" w:rsidR="00ED5E00" w:rsidRDefault="00DE61A9" w:rsidP="00156283">
      <w:pPr>
        <w:jc w:val="both"/>
        <w:rPr>
          <w:rFonts w:ascii="Arial" w:eastAsia="DengXian" w:hAnsi="Arial" w:cs="Arial"/>
        </w:rPr>
      </w:pPr>
      <w:r>
        <w:rPr>
          <w:rFonts w:ascii="Arial" w:eastAsia="DengXian" w:hAnsi="Arial" w:cs="Arial"/>
        </w:rPr>
        <w:t xml:space="preserve">As RAN1 evaluates different solutions for </w:t>
      </w:r>
      <w:r w:rsidR="004D197C">
        <w:rPr>
          <w:rFonts w:ascii="Arial" w:eastAsia="DengXian" w:hAnsi="Arial" w:cs="Arial"/>
        </w:rPr>
        <w:t xml:space="preserve">verification of UE </w:t>
      </w:r>
      <w:r w:rsidR="00FD3467">
        <w:rPr>
          <w:rFonts w:ascii="Arial" w:eastAsia="DengXian" w:hAnsi="Arial" w:cs="Arial"/>
        </w:rPr>
        <w:t>location</w:t>
      </w:r>
      <w:r w:rsidR="004D197C">
        <w:rPr>
          <w:rFonts w:ascii="Arial" w:eastAsia="DengXian" w:hAnsi="Arial" w:cs="Arial"/>
        </w:rPr>
        <w:t xml:space="preserve">, it is essential to </w:t>
      </w:r>
      <w:r w:rsidR="00FD3467">
        <w:rPr>
          <w:rFonts w:ascii="Arial" w:eastAsia="DengXian" w:hAnsi="Arial" w:cs="Arial"/>
        </w:rPr>
        <w:t xml:space="preserve">first </w:t>
      </w:r>
      <w:r w:rsidR="004D197C">
        <w:rPr>
          <w:rFonts w:ascii="Arial" w:eastAsia="DengXian" w:hAnsi="Arial" w:cs="Arial"/>
        </w:rPr>
        <w:t xml:space="preserve">discuss </w:t>
      </w:r>
      <w:r w:rsidR="00235833">
        <w:rPr>
          <w:rFonts w:ascii="Arial" w:eastAsia="DengXian" w:hAnsi="Arial" w:cs="Arial"/>
        </w:rPr>
        <w:t>which</w:t>
      </w:r>
      <w:r w:rsidR="004D197C">
        <w:rPr>
          <w:rFonts w:ascii="Arial" w:eastAsia="DengXian" w:hAnsi="Arial" w:cs="Arial"/>
        </w:rPr>
        <w:t xml:space="preserve"> </w:t>
      </w:r>
      <w:r w:rsidR="00FD3467">
        <w:rPr>
          <w:rFonts w:ascii="Arial" w:eastAsia="DengXian" w:hAnsi="Arial" w:cs="Arial"/>
        </w:rPr>
        <w:t xml:space="preserve">information reported by the UE can be trusted. </w:t>
      </w:r>
    </w:p>
    <w:p w14:paraId="18EE29DE" w14:textId="2A62D42E" w:rsidR="009A6FC9" w:rsidRDefault="00C16D89" w:rsidP="00156283">
      <w:pPr>
        <w:jc w:val="both"/>
        <w:rPr>
          <w:rFonts w:ascii="Arial" w:eastAsia="DengXian" w:hAnsi="Arial" w:cs="Arial"/>
        </w:rPr>
      </w:pPr>
      <w:r>
        <w:rPr>
          <w:rFonts w:ascii="Arial" w:eastAsia="DengXian" w:hAnsi="Arial" w:cs="Arial"/>
        </w:rPr>
        <w:t xml:space="preserve">Let us first consider the Timing advance (TA) reported by the UE. </w:t>
      </w:r>
      <w:r w:rsidR="009A6FC9" w:rsidRPr="00CA553F">
        <w:rPr>
          <w:rFonts w:ascii="Arial" w:eastAsia="DengXian" w:hAnsi="Arial" w:cs="Arial"/>
        </w:rPr>
        <w:t xml:space="preserve">Even though the UE reports an incorrect UE location, </w:t>
      </w:r>
      <w:r w:rsidR="00986A0E">
        <w:rPr>
          <w:rFonts w:ascii="Arial" w:eastAsia="DengXian" w:hAnsi="Arial" w:cs="Arial"/>
        </w:rPr>
        <w:t>it</w:t>
      </w:r>
      <w:r w:rsidR="009A6FC9" w:rsidRPr="00CA553F">
        <w:rPr>
          <w:rFonts w:ascii="Arial" w:eastAsia="DengXian" w:hAnsi="Arial" w:cs="Arial"/>
        </w:rPr>
        <w:t xml:space="preserve"> must still use the true UE location for calculating the TA and </w:t>
      </w:r>
      <w:r w:rsidR="002A2100">
        <w:rPr>
          <w:rFonts w:ascii="Arial" w:eastAsia="DengXian" w:hAnsi="Arial" w:cs="Arial"/>
        </w:rPr>
        <w:t>frequency</w:t>
      </w:r>
      <w:r w:rsidR="009A6FC9" w:rsidRPr="00CA553F">
        <w:rPr>
          <w:rFonts w:ascii="Arial" w:eastAsia="DengXian" w:hAnsi="Arial" w:cs="Arial"/>
        </w:rPr>
        <w:t xml:space="preserve"> pre-compensation</w:t>
      </w:r>
      <w:r w:rsidR="002A2100">
        <w:rPr>
          <w:rFonts w:ascii="Arial" w:eastAsia="DengXian" w:hAnsi="Arial" w:cs="Arial"/>
        </w:rPr>
        <w:t xml:space="preserve"> values</w:t>
      </w:r>
      <w:r w:rsidR="001B40EC">
        <w:rPr>
          <w:rFonts w:ascii="Arial" w:eastAsia="DengXian" w:hAnsi="Arial" w:cs="Arial"/>
        </w:rPr>
        <w:t>.</w:t>
      </w:r>
      <w:r w:rsidR="009A6FC9" w:rsidRPr="00CA553F">
        <w:rPr>
          <w:rFonts w:ascii="Arial" w:eastAsia="DengXian" w:hAnsi="Arial" w:cs="Arial"/>
        </w:rPr>
        <w:t xml:space="preserve"> </w:t>
      </w:r>
      <w:r w:rsidR="001B40EC">
        <w:rPr>
          <w:rFonts w:ascii="Arial" w:eastAsia="DengXian" w:hAnsi="Arial" w:cs="Arial"/>
        </w:rPr>
        <w:t>O</w:t>
      </w:r>
      <w:r w:rsidR="009A6FC9" w:rsidRPr="00CA553F">
        <w:rPr>
          <w:rFonts w:ascii="Arial" w:eastAsia="DengXian" w:hAnsi="Arial" w:cs="Arial"/>
        </w:rPr>
        <w:t>therwise</w:t>
      </w:r>
      <w:r w:rsidR="001B40EC">
        <w:rPr>
          <w:rFonts w:ascii="Arial" w:eastAsia="DengXian" w:hAnsi="Arial" w:cs="Arial"/>
        </w:rPr>
        <w:t>,</w:t>
      </w:r>
      <w:r w:rsidR="009A6FC9" w:rsidRPr="00CA553F">
        <w:rPr>
          <w:rFonts w:ascii="Arial" w:eastAsia="DengXian" w:hAnsi="Arial" w:cs="Arial"/>
        </w:rPr>
        <w:t xml:space="preserve"> the </w:t>
      </w:r>
      <w:r w:rsidR="00DD2D30">
        <w:rPr>
          <w:rFonts w:ascii="Arial" w:eastAsia="DengXian" w:hAnsi="Arial" w:cs="Arial"/>
        </w:rPr>
        <w:t xml:space="preserve">NTN </w:t>
      </w:r>
      <w:r w:rsidR="009A6FC9" w:rsidRPr="00CA553F">
        <w:rPr>
          <w:rFonts w:ascii="Arial" w:eastAsia="DengXian" w:hAnsi="Arial" w:cs="Arial"/>
        </w:rPr>
        <w:t xml:space="preserve">UE cannot </w:t>
      </w:r>
      <w:r w:rsidR="001B40EC">
        <w:rPr>
          <w:rFonts w:ascii="Arial" w:eastAsia="DengXian" w:hAnsi="Arial" w:cs="Arial"/>
        </w:rPr>
        <w:t xml:space="preserve">possibly </w:t>
      </w:r>
      <w:r w:rsidR="009A6FC9" w:rsidRPr="00CA553F">
        <w:rPr>
          <w:rFonts w:ascii="Arial" w:eastAsia="DengXian" w:hAnsi="Arial" w:cs="Arial"/>
        </w:rPr>
        <w:t xml:space="preserve">communicate with the </w:t>
      </w:r>
      <w:proofErr w:type="spellStart"/>
      <w:r w:rsidR="00DD2D30">
        <w:rPr>
          <w:rFonts w:ascii="Arial" w:eastAsia="DengXian" w:hAnsi="Arial" w:cs="Arial"/>
        </w:rPr>
        <w:t>gNB</w:t>
      </w:r>
      <w:proofErr w:type="spellEnd"/>
      <w:r w:rsidR="009A6FC9" w:rsidRPr="00CA553F">
        <w:rPr>
          <w:rFonts w:ascii="Arial" w:eastAsia="DengXian" w:hAnsi="Arial" w:cs="Arial"/>
        </w:rPr>
        <w:t xml:space="preserve"> (transmissions arriving at the </w:t>
      </w:r>
      <w:proofErr w:type="spellStart"/>
      <w:r w:rsidR="009A6FC9" w:rsidRPr="00CA553F">
        <w:rPr>
          <w:rFonts w:ascii="Arial" w:eastAsia="DengXian" w:hAnsi="Arial" w:cs="Arial"/>
        </w:rPr>
        <w:t>gNB</w:t>
      </w:r>
      <w:proofErr w:type="spellEnd"/>
      <w:r w:rsidR="009A6FC9" w:rsidRPr="00CA553F">
        <w:rPr>
          <w:rFonts w:ascii="Arial" w:eastAsia="DengXian" w:hAnsi="Arial" w:cs="Arial"/>
        </w:rPr>
        <w:t xml:space="preserve"> will be well outside the cyclic prefix and</w:t>
      </w:r>
      <w:r w:rsidR="0044162E">
        <w:rPr>
          <w:rFonts w:ascii="Arial" w:eastAsia="DengXian" w:hAnsi="Arial" w:cs="Arial"/>
        </w:rPr>
        <w:t>/or</w:t>
      </w:r>
      <w:r w:rsidR="009A6FC9" w:rsidRPr="00CA553F">
        <w:rPr>
          <w:rFonts w:ascii="Arial" w:eastAsia="DengXian" w:hAnsi="Arial" w:cs="Arial"/>
        </w:rPr>
        <w:t xml:space="preserve"> non-aligned with the intended frequency). Thus, a fake reported UE location means </w:t>
      </w:r>
      <w:r w:rsidR="0044162E">
        <w:rPr>
          <w:rFonts w:ascii="Arial" w:eastAsia="DengXian" w:hAnsi="Arial" w:cs="Arial"/>
        </w:rPr>
        <w:t xml:space="preserve">that </w:t>
      </w:r>
      <w:r w:rsidR="009A6FC9" w:rsidRPr="00CA553F">
        <w:rPr>
          <w:rFonts w:ascii="Arial" w:eastAsia="DengXian" w:hAnsi="Arial" w:cs="Arial"/>
        </w:rPr>
        <w:t xml:space="preserve">the 3GPP chipset is already handling two UE locations, and it would be </w:t>
      </w:r>
      <w:r w:rsidR="00975085">
        <w:rPr>
          <w:rFonts w:ascii="Arial" w:eastAsia="DengXian" w:hAnsi="Arial" w:cs="Arial"/>
        </w:rPr>
        <w:t xml:space="preserve">very </w:t>
      </w:r>
      <w:r w:rsidR="009A6FC9" w:rsidRPr="00CA553F">
        <w:rPr>
          <w:rFonts w:ascii="Arial" w:eastAsia="DengXian" w:hAnsi="Arial" w:cs="Arial"/>
        </w:rPr>
        <w:t xml:space="preserve">simple for the UE to report a TA corresponding to the reported fake UE position. </w:t>
      </w:r>
      <w:r w:rsidR="00156283">
        <w:rPr>
          <w:rFonts w:ascii="Arial" w:eastAsia="DengXian" w:hAnsi="Arial" w:cs="Arial"/>
        </w:rPr>
        <w:t>Therefore</w:t>
      </w:r>
      <w:r w:rsidR="009A6FC9">
        <w:rPr>
          <w:rFonts w:ascii="Arial" w:eastAsia="DengXian" w:hAnsi="Arial" w:cs="Arial"/>
        </w:rPr>
        <w:t>,</w:t>
      </w:r>
      <w:r w:rsidR="00156283">
        <w:rPr>
          <w:rFonts w:ascii="Arial" w:eastAsia="DengXian" w:hAnsi="Arial" w:cs="Arial"/>
        </w:rPr>
        <w:t xml:space="preserve"> we argue that</w:t>
      </w:r>
      <w:r w:rsidR="009A6FC9">
        <w:rPr>
          <w:rFonts w:ascii="Arial" w:eastAsia="DengXian" w:hAnsi="Arial" w:cs="Arial"/>
        </w:rPr>
        <w:t xml:space="preserve"> the reported TA cannot be considered “independent from the location information reported by the UE” as stated in the TR recommendations. </w:t>
      </w:r>
    </w:p>
    <w:p w14:paraId="26BA8FEE" w14:textId="3066E653" w:rsidR="006979D6" w:rsidRDefault="009A6FC9" w:rsidP="009A6FC9">
      <w:pPr>
        <w:pStyle w:val="Proposal"/>
        <w:tabs>
          <w:tab w:val="num" w:pos="1304"/>
        </w:tabs>
        <w:ind w:left="1304" w:hanging="1304"/>
        <w:rPr>
          <w:rFonts w:cs="Arial"/>
        </w:rPr>
      </w:pPr>
      <w:bookmarkStart w:id="6" w:name="_Toc115391939"/>
      <w:bookmarkStart w:id="7" w:name="_Toc115422863"/>
      <w:r>
        <w:rPr>
          <w:rFonts w:cs="Arial"/>
        </w:rPr>
        <w:t xml:space="preserve">UE reporting of </w:t>
      </w:r>
      <w:r w:rsidR="009B1509">
        <w:rPr>
          <w:rFonts w:cs="Arial"/>
        </w:rPr>
        <w:t>t</w:t>
      </w:r>
      <w:r>
        <w:rPr>
          <w:rFonts w:cs="Arial"/>
        </w:rPr>
        <w:t>iming advance</w:t>
      </w:r>
      <w:r w:rsidR="00156283">
        <w:rPr>
          <w:rFonts w:cs="Arial"/>
        </w:rPr>
        <w:t xml:space="preserve"> </w:t>
      </w:r>
      <w:r>
        <w:rPr>
          <w:rFonts w:cs="Arial"/>
        </w:rPr>
        <w:t xml:space="preserve">cannot be trusted </w:t>
      </w:r>
      <w:r w:rsidR="00676F04">
        <w:rPr>
          <w:rFonts w:cs="Arial"/>
        </w:rPr>
        <w:t xml:space="preserve">for the purpose of network-verified UE location </w:t>
      </w:r>
      <w:r>
        <w:rPr>
          <w:rFonts w:cs="Arial"/>
        </w:rPr>
        <w:t>in NTN.</w:t>
      </w:r>
      <w:bookmarkEnd w:id="7"/>
      <w:r>
        <w:rPr>
          <w:rFonts w:cs="Arial"/>
        </w:rPr>
        <w:t xml:space="preserve"> </w:t>
      </w:r>
      <w:bookmarkEnd w:id="6"/>
    </w:p>
    <w:p w14:paraId="4FE6D56D" w14:textId="61D994EC" w:rsidR="009A6FC9" w:rsidRPr="007E6C02" w:rsidRDefault="00E67E56" w:rsidP="009A6FC9">
      <w:pPr>
        <w:rPr>
          <w:rFonts w:ascii="Arial" w:hAnsi="Arial" w:cs="Arial"/>
        </w:rPr>
      </w:pPr>
      <w:r w:rsidRPr="007E6C02">
        <w:rPr>
          <w:rFonts w:ascii="Arial" w:hAnsi="Arial" w:cs="Arial"/>
        </w:rPr>
        <w:t>Let us now discuss the RRM measurements</w:t>
      </w:r>
      <w:r w:rsidR="007E6C02" w:rsidRPr="007E6C02">
        <w:rPr>
          <w:rFonts w:ascii="Arial" w:hAnsi="Arial" w:cs="Arial"/>
        </w:rPr>
        <w:t xml:space="preserve"> in the context of the following observation from the TR:</w:t>
      </w:r>
    </w:p>
    <w:p w14:paraId="6596A185" w14:textId="77777777" w:rsidR="009A6FC9" w:rsidRPr="004B0A6F" w:rsidRDefault="009A6FC9" w:rsidP="009A6FC9">
      <w:pPr>
        <w:ind w:left="568"/>
      </w:pPr>
      <w:r w:rsidRPr="004B0A6F">
        <w:t>The RAN can also request radio measurements (intra-RAT neighbours, inter-RAT neighbours, WLAN, etc.) from the UE; these may be used to drive NNSF and to learn from the environment.</w:t>
      </w:r>
    </w:p>
    <w:p w14:paraId="5EBF4CDF" w14:textId="77777777" w:rsidR="009A6FC9" w:rsidRPr="004B0A6F" w:rsidRDefault="009A6FC9" w:rsidP="009A6FC9">
      <w:pPr>
        <w:ind w:left="568"/>
      </w:pPr>
      <w:r w:rsidRPr="004B0A6F">
        <w:t>Some further observations:</w:t>
      </w:r>
    </w:p>
    <w:p w14:paraId="6BF4F3E1" w14:textId="77777777" w:rsidR="009A6FC9" w:rsidRPr="004B0A6F" w:rsidRDefault="009A6FC9" w:rsidP="009A6FC9">
      <w:pPr>
        <w:pStyle w:val="B1"/>
        <w:ind w:left="1136"/>
      </w:pPr>
      <w:r w:rsidRPr="004B0A6F">
        <w:t>a)</w:t>
      </w:r>
      <w:r w:rsidRPr="004B0A6F">
        <w:tab/>
        <w:t xml:space="preserve">At least some of the information the UE supplies to the network will have to be considered as trusted, to avoid extreme conclusions (at least RRC measurements cannot be faked); </w:t>
      </w:r>
    </w:p>
    <w:p w14:paraId="2F3CFC05" w14:textId="2C72C540" w:rsidR="009A6FC9" w:rsidRDefault="009A6FC9" w:rsidP="0088221C">
      <w:pPr>
        <w:jc w:val="both"/>
        <w:rPr>
          <w:rFonts w:ascii="Arial" w:eastAsia="DengXian" w:hAnsi="Arial" w:cs="Arial"/>
        </w:rPr>
      </w:pPr>
      <w:r w:rsidRPr="007E6C02">
        <w:rPr>
          <w:rFonts w:ascii="Arial" w:eastAsia="DengXian" w:hAnsi="Arial" w:cs="Arial"/>
        </w:rPr>
        <w:t>We interpret this as RRM measurements may be trusted,</w:t>
      </w:r>
      <w:r w:rsidR="007E6C02">
        <w:rPr>
          <w:rFonts w:ascii="Arial" w:eastAsia="DengXian" w:hAnsi="Arial" w:cs="Arial"/>
        </w:rPr>
        <w:t xml:space="preserve"> e.g.,</w:t>
      </w:r>
      <w:r w:rsidRPr="007E6C02">
        <w:rPr>
          <w:rFonts w:ascii="Arial" w:eastAsia="DengXian" w:hAnsi="Arial" w:cs="Arial"/>
        </w:rPr>
        <w:t xml:space="preserve"> </w:t>
      </w:r>
      <w:r w:rsidR="007E6C02">
        <w:rPr>
          <w:rFonts w:ascii="Arial" w:eastAsia="DengXian" w:hAnsi="Arial" w:cs="Arial"/>
        </w:rPr>
        <w:t xml:space="preserve">the </w:t>
      </w:r>
      <w:r w:rsidRPr="007E6C02">
        <w:rPr>
          <w:rFonts w:ascii="Arial" w:eastAsia="DengXian" w:hAnsi="Arial" w:cs="Arial"/>
        </w:rPr>
        <w:t xml:space="preserve">RSRP/RSRQ </w:t>
      </w:r>
      <w:r w:rsidR="007E6C02">
        <w:rPr>
          <w:rFonts w:ascii="Arial" w:eastAsia="DengXian" w:hAnsi="Arial" w:cs="Arial"/>
        </w:rPr>
        <w:t xml:space="preserve">measurements </w:t>
      </w:r>
      <w:r w:rsidRPr="007E6C02">
        <w:rPr>
          <w:rFonts w:ascii="Arial" w:eastAsia="DengXian" w:hAnsi="Arial" w:cs="Arial"/>
        </w:rPr>
        <w:t>for multiple cells from the same satellite may be assumed to be correct</w:t>
      </w:r>
      <w:r w:rsidR="007E6C02">
        <w:rPr>
          <w:rFonts w:ascii="Arial" w:eastAsia="DengXian" w:hAnsi="Arial" w:cs="Arial"/>
        </w:rPr>
        <w:t xml:space="preserve"> for the p</w:t>
      </w:r>
      <w:r w:rsidR="00507B5F">
        <w:rPr>
          <w:rFonts w:ascii="Arial" w:eastAsia="DengXian" w:hAnsi="Arial" w:cs="Arial"/>
        </w:rPr>
        <w:t>urpose of UE location verification</w:t>
      </w:r>
      <w:r w:rsidRPr="007E6C02">
        <w:rPr>
          <w:rFonts w:ascii="Arial" w:eastAsia="DengXian" w:hAnsi="Arial" w:cs="Arial"/>
        </w:rPr>
        <w:t xml:space="preserve">. </w:t>
      </w:r>
      <w:r w:rsidR="00CC6541" w:rsidRPr="00CC6541">
        <w:rPr>
          <w:rFonts w:ascii="Arial" w:eastAsia="DengXian" w:hAnsi="Arial" w:cs="Arial"/>
        </w:rPr>
        <w:t>These measurements can be used to pinpoint the location with the required location accuracy.</w:t>
      </w:r>
    </w:p>
    <w:p w14:paraId="26C6C9CC" w14:textId="73BD2FBE" w:rsidR="00306F31" w:rsidRDefault="00306F31" w:rsidP="00306F31">
      <w:pPr>
        <w:pStyle w:val="Observation"/>
      </w:pPr>
      <w:bookmarkStart w:id="8" w:name="_Toc106366952"/>
      <w:bookmarkStart w:id="9" w:name="_Toc106702292"/>
      <w:bookmarkStart w:id="10" w:name="_Toc106702347"/>
      <w:bookmarkStart w:id="11" w:name="_Toc106723910"/>
      <w:bookmarkStart w:id="12" w:name="_Toc106723985"/>
      <w:bookmarkStart w:id="13" w:name="_Toc108803279"/>
      <w:bookmarkStart w:id="14" w:name="_Toc110265431"/>
      <w:bookmarkStart w:id="15" w:name="_Toc110794401"/>
      <w:bookmarkStart w:id="16" w:name="_Toc110956100"/>
      <w:bookmarkStart w:id="17" w:name="_Toc110956132"/>
      <w:bookmarkStart w:id="18" w:name="_Toc110956171"/>
      <w:bookmarkStart w:id="19" w:name="_Toc111019644"/>
      <w:bookmarkStart w:id="20" w:name="_Toc115422858"/>
      <w:r w:rsidRPr="001E7FC6">
        <w:t>Existing</w:t>
      </w:r>
      <w:r>
        <w:t xml:space="preserve"> RRM measurements for </w:t>
      </w:r>
      <w:r w:rsidRPr="0050073C">
        <w:t>intra-RAT neighbours, inter-RAT neighbours, etc.</w:t>
      </w:r>
      <w:r>
        <w:t xml:space="preserve"> can be trusted </w:t>
      </w:r>
      <w:r w:rsidR="00211BDF">
        <w:t xml:space="preserve">for location verification </w:t>
      </w:r>
      <w:r w:rsidR="007C6AE5">
        <w:t xml:space="preserve">with </w:t>
      </w:r>
      <w:r>
        <w:t>the required location accuracy.</w:t>
      </w:r>
      <w:bookmarkEnd w:id="8"/>
      <w:bookmarkEnd w:id="9"/>
      <w:bookmarkEnd w:id="10"/>
      <w:bookmarkEnd w:id="11"/>
      <w:bookmarkEnd w:id="12"/>
      <w:bookmarkEnd w:id="13"/>
      <w:bookmarkEnd w:id="14"/>
      <w:bookmarkEnd w:id="15"/>
      <w:r>
        <w:t xml:space="preserve"> They may, however, not be available on all locations on earth.</w:t>
      </w:r>
      <w:bookmarkEnd w:id="16"/>
      <w:bookmarkEnd w:id="17"/>
      <w:bookmarkEnd w:id="18"/>
      <w:bookmarkEnd w:id="19"/>
      <w:bookmarkEnd w:id="20"/>
      <w:r w:rsidRPr="002F52C3">
        <w:t xml:space="preserve"> </w:t>
      </w:r>
    </w:p>
    <w:p w14:paraId="2B01F69E" w14:textId="4B11E82A" w:rsidR="00457168" w:rsidRPr="0088221C" w:rsidRDefault="00C73524" w:rsidP="00233E3B">
      <w:pPr>
        <w:rPr>
          <w:rFonts w:ascii="Arial" w:hAnsi="Arial" w:cs="Arial"/>
        </w:rPr>
      </w:pPr>
      <w:r w:rsidRPr="0088221C">
        <w:rPr>
          <w:rFonts w:ascii="Arial" w:hAnsi="Arial" w:cs="Arial"/>
        </w:rPr>
        <w:t>To address</w:t>
      </w:r>
      <w:r w:rsidR="00233E3B" w:rsidRPr="0088221C">
        <w:rPr>
          <w:rFonts w:ascii="Arial" w:hAnsi="Arial" w:cs="Arial"/>
        </w:rPr>
        <w:t xml:space="preserve"> the </w:t>
      </w:r>
      <w:r w:rsidRPr="0088221C">
        <w:rPr>
          <w:rFonts w:ascii="Arial" w:hAnsi="Arial" w:cs="Arial"/>
        </w:rPr>
        <w:t>issues</w:t>
      </w:r>
      <w:r w:rsidR="00233E3B" w:rsidRPr="0088221C">
        <w:rPr>
          <w:rFonts w:ascii="Arial" w:hAnsi="Arial" w:cs="Arial"/>
        </w:rPr>
        <w:t xml:space="preserve"> </w:t>
      </w:r>
      <w:r w:rsidRPr="0088221C">
        <w:rPr>
          <w:rFonts w:ascii="Arial" w:hAnsi="Arial" w:cs="Arial"/>
        </w:rPr>
        <w:t>related to latency and trustworthiness</w:t>
      </w:r>
      <w:r w:rsidR="00233E3B" w:rsidRPr="0088221C">
        <w:rPr>
          <w:rFonts w:ascii="Arial" w:hAnsi="Arial" w:cs="Arial"/>
        </w:rPr>
        <w:t>, we have the foll</w:t>
      </w:r>
      <w:r w:rsidR="00073AFA" w:rsidRPr="0088221C">
        <w:rPr>
          <w:rFonts w:ascii="Arial" w:hAnsi="Arial" w:cs="Arial"/>
        </w:rPr>
        <w:t>owing proposal</w:t>
      </w:r>
      <w:r w:rsidR="00457168" w:rsidRPr="0088221C">
        <w:rPr>
          <w:rFonts w:ascii="Arial" w:hAnsi="Arial" w:cs="Arial"/>
        </w:rPr>
        <w:t>.</w:t>
      </w:r>
    </w:p>
    <w:p w14:paraId="50E08F92" w14:textId="0AB4EAE7" w:rsidR="00233E3B" w:rsidRPr="00884A21" w:rsidRDefault="00457168" w:rsidP="0088221C">
      <w:pPr>
        <w:pStyle w:val="Proposal"/>
        <w:tabs>
          <w:tab w:val="num" w:pos="1304"/>
        </w:tabs>
        <w:ind w:left="1304" w:hanging="1304"/>
        <w:rPr>
          <w:rFonts w:cs="Arial"/>
        </w:rPr>
      </w:pPr>
      <w:bookmarkStart w:id="21" w:name="_Toc115422864"/>
      <w:r>
        <w:rPr>
          <w:rFonts w:cs="Arial"/>
        </w:rPr>
        <w:t xml:space="preserve">Send LS to RAN plenary </w:t>
      </w:r>
      <w:r w:rsidR="00FC4925">
        <w:rPr>
          <w:rFonts w:cs="Arial"/>
        </w:rPr>
        <w:t>to seek a</w:t>
      </w:r>
      <w:r>
        <w:rPr>
          <w:rFonts w:cs="Arial"/>
        </w:rPr>
        <w:t xml:space="preserve"> clarification on the interpretation of latency </w:t>
      </w:r>
      <w:r w:rsidR="00C73524">
        <w:rPr>
          <w:rFonts w:cs="Arial"/>
        </w:rPr>
        <w:t xml:space="preserve">requirements </w:t>
      </w:r>
      <w:r>
        <w:rPr>
          <w:rFonts w:cs="Arial"/>
        </w:rPr>
        <w:t xml:space="preserve">and trust in UE RRC measurements (and if it is actually </w:t>
      </w:r>
      <w:r w:rsidR="00FC4925">
        <w:rPr>
          <w:rFonts w:cs="Arial"/>
        </w:rPr>
        <w:t xml:space="preserve">the </w:t>
      </w:r>
      <w:r>
        <w:rPr>
          <w:rFonts w:cs="Arial"/>
        </w:rPr>
        <w:t xml:space="preserve">RRM measurements that is meant instead of </w:t>
      </w:r>
      <w:r w:rsidR="00FC4925">
        <w:rPr>
          <w:rFonts w:cs="Arial"/>
        </w:rPr>
        <w:t xml:space="preserve">the </w:t>
      </w:r>
      <w:r>
        <w:rPr>
          <w:rFonts w:cs="Arial"/>
        </w:rPr>
        <w:t xml:space="preserve">RRC measurements). What measurements can be trusted? When and how often does the network need to verify the UE reported location? In case UEs shall be denied service until the UE reported location is verified by the network, what is an acceptable delay for the </w:t>
      </w:r>
      <w:r w:rsidR="00C73524">
        <w:rPr>
          <w:rFonts w:cs="Arial"/>
        </w:rPr>
        <w:t>network</w:t>
      </w:r>
      <w:r>
        <w:rPr>
          <w:rFonts w:cs="Arial"/>
        </w:rPr>
        <w:t xml:space="preserve"> verification procedure?</w:t>
      </w:r>
      <w:bookmarkEnd w:id="21"/>
      <w:r>
        <w:rPr>
          <w:rFonts w:cs="Arial"/>
        </w:rPr>
        <w:t xml:space="preserve"> </w:t>
      </w:r>
    </w:p>
    <w:p w14:paraId="38618D29" w14:textId="0E22FFBE" w:rsidR="00315ED1" w:rsidRDefault="00331239" w:rsidP="00315ED1">
      <w:pPr>
        <w:pStyle w:val="Heading1"/>
      </w:pPr>
      <w:r>
        <w:t>4</w:t>
      </w:r>
      <w:r w:rsidR="00315ED1">
        <w:tab/>
      </w:r>
      <w:r w:rsidR="00D329B5">
        <w:t>Solutions for location verification</w:t>
      </w:r>
    </w:p>
    <w:p w14:paraId="11712B00" w14:textId="77777777" w:rsidR="00315ED1" w:rsidRDefault="00315ED1" w:rsidP="0088221C">
      <w:pPr>
        <w:pStyle w:val="CRCoverPage"/>
        <w:spacing w:after="0"/>
        <w:jc w:val="both"/>
      </w:pPr>
      <w:r>
        <w:t>There are several methods for UE positioning such as Enhanced-cell identification (</w:t>
      </w:r>
      <w:r w:rsidRPr="00136A89">
        <w:t>E-CID</w:t>
      </w:r>
      <w:r>
        <w:t>)</w:t>
      </w:r>
      <w:r w:rsidRPr="00136A89">
        <w:t>,</w:t>
      </w:r>
      <w:r>
        <w:t xml:space="preserve"> Downlink-time difference of arrival</w:t>
      </w:r>
      <w:r w:rsidRPr="00136A89">
        <w:t xml:space="preserve"> </w:t>
      </w:r>
      <w:r>
        <w:t>(</w:t>
      </w:r>
      <w:r w:rsidRPr="00136A89">
        <w:t>DL-TDOA</w:t>
      </w:r>
      <w:r>
        <w:t>)</w:t>
      </w:r>
      <w:r w:rsidRPr="00136A89">
        <w:t xml:space="preserve">, </w:t>
      </w:r>
      <w:r>
        <w:t>Downlink-angle of departure (</w:t>
      </w:r>
      <w:r w:rsidRPr="00136A89">
        <w:t>DL-</w:t>
      </w:r>
      <w:proofErr w:type="spellStart"/>
      <w:r w:rsidRPr="00136A89">
        <w:t>AoD</w:t>
      </w:r>
      <w:proofErr w:type="spellEnd"/>
      <w:r>
        <w:t>)</w:t>
      </w:r>
      <w:r w:rsidRPr="00136A89">
        <w:t xml:space="preserve">, </w:t>
      </w:r>
      <w:r>
        <w:t>Multiple round-trip time (</w:t>
      </w:r>
      <w:r w:rsidRPr="00136A89">
        <w:t>Multi-RTT</w:t>
      </w:r>
      <w:r>
        <w:t>)</w:t>
      </w:r>
      <w:r w:rsidRPr="00136A89">
        <w:t xml:space="preserve">, </w:t>
      </w:r>
      <w:r>
        <w:t>Uplink-time difference of arrival</w:t>
      </w:r>
      <w:r w:rsidRPr="00136A89">
        <w:t xml:space="preserve"> </w:t>
      </w:r>
      <w:r>
        <w:t>(</w:t>
      </w:r>
      <w:r w:rsidRPr="00136A89">
        <w:t>UL-TDOA</w:t>
      </w:r>
      <w:r>
        <w:t>), and Uplink-angle of arrival</w:t>
      </w:r>
      <w:r w:rsidRPr="00136A89">
        <w:t xml:space="preserve"> </w:t>
      </w:r>
      <w:r>
        <w:t>(</w:t>
      </w:r>
      <w:r w:rsidRPr="00136A89">
        <w:t>UL-</w:t>
      </w:r>
      <w:proofErr w:type="spellStart"/>
      <w:r w:rsidRPr="00136A89">
        <w:t>AoA</w:t>
      </w:r>
      <w:proofErr w:type="spellEnd"/>
      <w:r>
        <w:t xml:space="preserve">). </w:t>
      </w:r>
    </w:p>
    <w:p w14:paraId="3D8B5A6B" w14:textId="77777777" w:rsidR="00315ED1" w:rsidRDefault="00315ED1" w:rsidP="0088221C">
      <w:pPr>
        <w:pStyle w:val="CRCoverPage"/>
        <w:spacing w:after="0"/>
        <w:jc w:val="both"/>
      </w:pPr>
    </w:p>
    <w:p w14:paraId="26189649" w14:textId="5EA16CC6" w:rsidR="00315ED1" w:rsidRDefault="00315ED1" w:rsidP="0088221C">
      <w:pPr>
        <w:pStyle w:val="CRCoverPage"/>
        <w:spacing w:after="0"/>
        <w:jc w:val="both"/>
      </w:pPr>
      <w:r>
        <w:t xml:space="preserve">The positioning methods based on </w:t>
      </w:r>
      <w:r w:rsidR="00A01385">
        <w:t>TA</w:t>
      </w:r>
      <w:r>
        <w:t xml:space="preserve"> and/or received frequency Doppler are not useful in NTN. This is because an NTN UE must autonomously pre-compensate its delay and Doppler shift to be received with correct timing and frequency at the NTN payload. All the signals received at the payload/</w:t>
      </w:r>
      <w:proofErr w:type="spellStart"/>
      <w:r w:rsidRPr="00205E49">
        <w:t>gNB</w:t>
      </w:r>
      <w:proofErr w:type="spellEnd"/>
      <w:r w:rsidRPr="00205E49">
        <w:t xml:space="preserve"> wi</w:t>
      </w:r>
      <w:r>
        <w:t>ll have the</w:t>
      </w:r>
      <w:r w:rsidRPr="00205E49">
        <w:t xml:space="preserve"> same timing and frequency (</w:t>
      </w:r>
      <w:r>
        <w:t>except</w:t>
      </w:r>
      <w:r w:rsidRPr="00205E49">
        <w:t xml:space="preserve"> </w:t>
      </w:r>
      <w:r>
        <w:t xml:space="preserve">for </w:t>
      </w:r>
      <w:r w:rsidRPr="00205E49">
        <w:t xml:space="preserve">small errors </w:t>
      </w:r>
      <w:r>
        <w:t>in timing and frequency as per the RAN4 requirements</w:t>
      </w:r>
      <w:r w:rsidRPr="00205E49">
        <w:t>)</w:t>
      </w:r>
      <w:r>
        <w:t xml:space="preserve">. </w:t>
      </w:r>
      <w:r w:rsidR="002A0474">
        <w:t>Moreover, there are concerns about the trustworthiness of the reported TA.</w:t>
      </w:r>
    </w:p>
    <w:p w14:paraId="184A3913" w14:textId="77777777" w:rsidR="00315ED1" w:rsidRDefault="00315ED1" w:rsidP="0088221C">
      <w:pPr>
        <w:pStyle w:val="CRCoverPage"/>
        <w:spacing w:after="0"/>
        <w:jc w:val="both"/>
      </w:pPr>
    </w:p>
    <w:p w14:paraId="727C5D79" w14:textId="1FC09492" w:rsidR="00315ED1" w:rsidRDefault="00315ED1" w:rsidP="0088221C">
      <w:pPr>
        <w:pStyle w:val="CRCoverPage"/>
        <w:spacing w:after="0"/>
        <w:jc w:val="both"/>
      </w:pPr>
      <w:r>
        <w:t>Further, any methods that are based on multiple NTN payloads (satellites or HAPSs) are to be treated with lower priority. This rules out the positioning methods that require connecting to or measuring the signals from/at multiple NTN payloads</w:t>
      </w:r>
      <w:r w:rsidR="009B3D2B">
        <w:t xml:space="preserve"> at a given instant</w:t>
      </w:r>
      <w:r>
        <w:t>.</w:t>
      </w:r>
    </w:p>
    <w:p w14:paraId="281AE76A" w14:textId="77777777" w:rsidR="00315ED1" w:rsidRDefault="00315ED1" w:rsidP="00315ED1">
      <w:pPr>
        <w:pStyle w:val="CRCoverPage"/>
        <w:spacing w:after="0"/>
      </w:pPr>
    </w:p>
    <w:p w14:paraId="2B2C9C1C" w14:textId="77777777" w:rsidR="00315ED1" w:rsidRDefault="00315ED1" w:rsidP="00315ED1">
      <w:pPr>
        <w:pStyle w:val="Observation"/>
      </w:pPr>
      <w:bookmarkStart w:id="22" w:name="_Toc106723911"/>
      <w:bookmarkStart w:id="23" w:name="_Toc106723986"/>
      <w:bookmarkStart w:id="24" w:name="_Toc110956101"/>
      <w:bookmarkStart w:id="25" w:name="_Toc110956133"/>
      <w:bookmarkStart w:id="26" w:name="_Toc110956172"/>
      <w:bookmarkStart w:id="27" w:name="_Toc111019645"/>
      <w:bookmarkStart w:id="28" w:name="_Toc108803280"/>
      <w:bookmarkStart w:id="29" w:name="_Toc110265432"/>
      <w:bookmarkStart w:id="30" w:name="_Toc110794402"/>
      <w:bookmarkStart w:id="31" w:name="_Toc101486499"/>
      <w:bookmarkStart w:id="32" w:name="_Toc101486574"/>
      <w:bookmarkStart w:id="33" w:name="_Toc101486578"/>
      <w:bookmarkStart w:id="34" w:name="_Toc101486775"/>
      <w:bookmarkStart w:id="35" w:name="_Toc101527285"/>
      <w:bookmarkStart w:id="36" w:name="_Toc101824996"/>
      <w:bookmarkStart w:id="37" w:name="_Toc106365499"/>
      <w:bookmarkStart w:id="38" w:name="_Toc106366953"/>
      <w:bookmarkStart w:id="39" w:name="_Toc106702293"/>
      <w:bookmarkStart w:id="40" w:name="_Toc106702348"/>
      <w:bookmarkStart w:id="41" w:name="_Toc115422859"/>
      <w:r>
        <w:t>Methods based on the received timing advance or received Doppler are infeasible</w:t>
      </w:r>
      <w:bookmarkEnd w:id="22"/>
      <w:bookmarkEnd w:id="23"/>
      <w:r>
        <w:t xml:space="preserve"> in NTN as all UEs are received at the NTN payload and </w:t>
      </w:r>
      <w:proofErr w:type="spellStart"/>
      <w:r>
        <w:t>gNB</w:t>
      </w:r>
      <w:proofErr w:type="spellEnd"/>
      <w:r>
        <w:t xml:space="preserve"> with the same timing and frequency due to uplink pre-compensation of timing and frequency performed by the UEs.</w:t>
      </w:r>
      <w:bookmarkEnd w:id="24"/>
      <w:bookmarkEnd w:id="25"/>
      <w:bookmarkEnd w:id="26"/>
      <w:bookmarkEnd w:id="27"/>
      <w:bookmarkEnd w:id="41"/>
      <w:r>
        <w:t xml:space="preserve"> </w:t>
      </w:r>
      <w:bookmarkEnd w:id="28"/>
      <w:bookmarkEnd w:id="29"/>
      <w:bookmarkEnd w:id="30"/>
    </w:p>
    <w:bookmarkEnd w:id="31"/>
    <w:bookmarkEnd w:id="32"/>
    <w:bookmarkEnd w:id="33"/>
    <w:bookmarkEnd w:id="34"/>
    <w:bookmarkEnd w:id="35"/>
    <w:bookmarkEnd w:id="36"/>
    <w:bookmarkEnd w:id="37"/>
    <w:bookmarkEnd w:id="38"/>
    <w:bookmarkEnd w:id="39"/>
    <w:bookmarkEnd w:id="40"/>
    <w:p w14:paraId="696DA667" w14:textId="77777777" w:rsidR="00315ED1" w:rsidRDefault="00315ED1" w:rsidP="0088221C">
      <w:pPr>
        <w:pStyle w:val="CRCoverPage"/>
        <w:spacing w:after="0"/>
        <w:jc w:val="both"/>
      </w:pPr>
      <w:r>
        <w:t>Part of the E-CID method is to use the received TA from several satellites (as TA towards the same satellite will be the same for all cells, and it would require the UE to decode the SIB to read ephemeris and Common TA for each satellite) that is to be treated with lower priority. However, we may base the E-CID method on, for example, the relative received power from cells in the same satellite, which may enable a sufficiently accurate location verification in the NTN.</w:t>
      </w:r>
    </w:p>
    <w:p w14:paraId="2E959B28" w14:textId="77777777" w:rsidR="00315ED1" w:rsidRDefault="00315ED1" w:rsidP="0088221C">
      <w:pPr>
        <w:pStyle w:val="CRCoverPage"/>
        <w:spacing w:after="0"/>
        <w:jc w:val="both"/>
      </w:pPr>
    </w:p>
    <w:p w14:paraId="56DDC12E" w14:textId="6FB9DA36" w:rsidR="00E74CB0" w:rsidRDefault="00315ED1" w:rsidP="00363FA7">
      <w:pPr>
        <w:pStyle w:val="CRCoverPage"/>
        <w:spacing w:after="0"/>
        <w:jc w:val="both"/>
      </w:pPr>
      <w:r>
        <w:t>The methods based on the angle of arrival or angle of departure at the satellite (UL-</w:t>
      </w:r>
      <w:proofErr w:type="spellStart"/>
      <w:r>
        <w:t>AoA</w:t>
      </w:r>
      <w:proofErr w:type="spellEnd"/>
      <w:r>
        <w:t xml:space="preserve"> and DL-</w:t>
      </w:r>
      <w:proofErr w:type="spellStart"/>
      <w:r>
        <w:t>AoD</w:t>
      </w:r>
      <w:proofErr w:type="spellEnd"/>
      <w:r>
        <w:t xml:space="preserve">) are attractive as they can potentially locate the UE using only one satellite. However, they </w:t>
      </w:r>
      <w:r w:rsidR="0048480B">
        <w:t>require</w:t>
      </w:r>
      <w:r w:rsidR="007A35C5">
        <w:t xml:space="preserve"> large antenna arrays to </w:t>
      </w:r>
      <w:r w:rsidR="00F45557">
        <w:t>achieve a high angular resolution.</w:t>
      </w:r>
      <w:r>
        <w:t xml:space="preserve"> </w:t>
      </w:r>
      <w:r w:rsidR="00E74CB0">
        <w:t xml:space="preserve">If the antenna resolution is low, then these methods need to be combined with some other solution to achieve the 10 km verification accuracy. </w:t>
      </w:r>
    </w:p>
    <w:p w14:paraId="4CAB4209" w14:textId="77777777" w:rsidR="00C9116E" w:rsidRDefault="00C9116E" w:rsidP="00363FA7">
      <w:pPr>
        <w:pStyle w:val="CRCoverPage"/>
        <w:spacing w:after="0"/>
        <w:jc w:val="both"/>
      </w:pPr>
    </w:p>
    <w:p w14:paraId="0C2B0A70" w14:textId="7028624F" w:rsidR="00315ED1" w:rsidRDefault="00315ED1" w:rsidP="0088221C">
      <w:pPr>
        <w:pStyle w:val="CRCoverPage"/>
        <w:spacing w:after="0"/>
        <w:jc w:val="both"/>
      </w:pPr>
      <w:r>
        <w:t>We provide some preliminary analysis on the achievable accuracy with these methods.</w:t>
      </w:r>
      <w:r w:rsidR="00E74CB0">
        <w:t xml:space="preserve"> </w:t>
      </w:r>
      <w:r>
        <w:t>Given that we target an accuracy of 5-10 km, we can assume that the UE is located on the earth surface with a negligible height. The UE position can then be obtained from the intersection of the earth surface and the ray that originates at the satellite position with direction given by UL-</w:t>
      </w:r>
      <w:proofErr w:type="spellStart"/>
      <w:r>
        <w:t>AoA</w:t>
      </w:r>
      <w:proofErr w:type="spellEnd"/>
      <w:r>
        <w:t xml:space="preserve"> or DL-</w:t>
      </w:r>
      <w:proofErr w:type="spellStart"/>
      <w:r>
        <w:t>AoD</w:t>
      </w:r>
      <w:proofErr w:type="spellEnd"/>
      <w:r>
        <w:t>. Since these methods rely on angular resolution, t</w:t>
      </w:r>
      <w:r w:rsidRPr="00534100">
        <w:t xml:space="preserve">he </w:t>
      </w:r>
      <w:r>
        <w:t xml:space="preserve">positioning </w:t>
      </w:r>
      <w:r w:rsidRPr="00534100">
        <w:t xml:space="preserve">accuracy </w:t>
      </w:r>
      <w:r>
        <w:t xml:space="preserve">will </w:t>
      </w:r>
      <w:r w:rsidRPr="00534100">
        <w:t xml:space="preserve">depend on the antenna panels </w:t>
      </w:r>
      <w:r>
        <w:t>at the satellite:</w:t>
      </w:r>
      <w:r w:rsidRPr="00534100">
        <w:t xml:space="preserve"> </w:t>
      </w:r>
      <w:r>
        <w:t>the m</w:t>
      </w:r>
      <w:r w:rsidRPr="00534100">
        <w:t>ore antenna elements</w:t>
      </w:r>
      <w:r>
        <w:t>, the higher the</w:t>
      </w:r>
      <w:r w:rsidRPr="00534100">
        <w:t xml:space="preserve"> </w:t>
      </w:r>
      <w:r>
        <w:t>angular</w:t>
      </w:r>
      <w:r w:rsidRPr="00534100">
        <w:t xml:space="preserve"> resolution. </w:t>
      </w:r>
      <w:r>
        <w:t>Let us quantify the impact of angular resolution on the positioning accuracy.</w:t>
      </w:r>
      <w:r w:rsidRPr="00534100">
        <w:t xml:space="preserve"> </w:t>
      </w:r>
      <w:r>
        <w:t>An</w:t>
      </w:r>
      <w:r w:rsidRPr="00534100">
        <w:t xml:space="preserve"> error </w:t>
      </w:r>
      <w:r>
        <w:t xml:space="preserve">of </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oMath>
      <w:r>
        <w:t xml:space="preserve"> in the angle leads to</w:t>
      </w:r>
      <w:r w:rsidRPr="00534100">
        <w:t xml:space="preserve"> a position</w:t>
      </w:r>
      <w:r>
        <w:t>ing</w:t>
      </w:r>
      <w:r w:rsidRPr="00534100">
        <w:t xml:space="preserve"> error of approx</w:t>
      </w:r>
      <w:r>
        <w:t>imately r*sin(</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r>
          <w:rPr>
            <w:rFonts w:ascii="Cambria Math" w:hAnsi="Cambria Math"/>
            <w:sz w:val="24"/>
            <w:szCs w:val="24"/>
          </w:rPr>
          <m:t>)</m:t>
        </m:r>
      </m:oMath>
      <w:r>
        <w:rPr>
          <w:sz w:val="24"/>
          <w:szCs w:val="24"/>
        </w:rPr>
        <w:t>,</w:t>
      </w:r>
      <w:r>
        <w:rPr>
          <w:rFonts w:ascii="Cambria Math" w:eastAsia="Cambria Math" w:hAnsi="Cambria Math" w:cs="Cambria Math" w:hint="eastAsia"/>
        </w:rPr>
        <w:t xml:space="preserve"> </w:t>
      </w:r>
      <w:r w:rsidRPr="00534100">
        <w:t xml:space="preserve">where r is the </w:t>
      </w:r>
      <w:r>
        <w:t>distance</w:t>
      </w:r>
      <w:r w:rsidRPr="00534100">
        <w:t xml:space="preserve"> from the satellite to the UE. </w:t>
      </w:r>
      <w:r>
        <w:t>Therefore</w:t>
      </w:r>
      <w:r w:rsidRPr="00534100">
        <w:t xml:space="preserve">, to achieve the </w:t>
      </w:r>
      <w:r>
        <w:t xml:space="preserve">required accuracy of around </w:t>
      </w:r>
      <w:r w:rsidRPr="00534100">
        <w:t>10 km</w:t>
      </w:r>
      <w:r>
        <w:t xml:space="preserve">, an angular resolution of approximately </w:t>
      </w:r>
      <w:proofErr w:type="spellStart"/>
      <w:r>
        <w:t>arcsin</w:t>
      </w:r>
      <w:proofErr w:type="spellEnd"/>
      <w:r>
        <w:t>(10/r) degrees is needed</w:t>
      </w:r>
      <w:r w:rsidRPr="00534100">
        <w:t>.</w:t>
      </w:r>
      <w:r>
        <w:t xml:space="preserve"> Based on this relation, we tabulate the required angular resolution for various orbital altitudes (parameterized by h) at two different elevation angles in </w:t>
      </w:r>
      <w:r>
        <w:fldChar w:fldCharType="begin"/>
      </w:r>
      <w:r>
        <w:instrText xml:space="preserve"> REF _Ref111144505 \h </w:instrText>
      </w:r>
      <w:r>
        <w:fldChar w:fldCharType="separate"/>
      </w:r>
      <w:r>
        <w:t xml:space="preserve">Table </w:t>
      </w:r>
      <w:r>
        <w:rPr>
          <w:noProof/>
        </w:rPr>
        <w:t>1</w:t>
      </w:r>
      <w:r>
        <w:fldChar w:fldCharType="end"/>
      </w:r>
      <w:r>
        <w:t xml:space="preserve">. </w:t>
      </w:r>
    </w:p>
    <w:p w14:paraId="6A3C18C4" w14:textId="77777777" w:rsidR="00315ED1" w:rsidRDefault="00315ED1" w:rsidP="00315ED1">
      <w:pPr>
        <w:pStyle w:val="CRCoverPage"/>
        <w:spacing w:after="0"/>
      </w:pPr>
    </w:p>
    <w:p w14:paraId="1E8F0C3E" w14:textId="77777777" w:rsidR="00315ED1" w:rsidRDefault="00315ED1" w:rsidP="00315ED1">
      <w:pPr>
        <w:pStyle w:val="Caption"/>
        <w:keepNext/>
        <w:jc w:val="center"/>
      </w:pPr>
      <w:bookmarkStart w:id="42" w:name="_Ref111144505"/>
      <w:r>
        <w:t xml:space="preserve">Table </w:t>
      </w:r>
      <w:fldSimple w:instr=" SEQ Table \* ARABIC ">
        <w:r>
          <w:rPr>
            <w:noProof/>
          </w:rPr>
          <w:t>1</w:t>
        </w:r>
      </w:fldSimple>
      <w:bookmarkEnd w:id="42"/>
      <w:r>
        <w:t xml:space="preserve"> Required angular resolution for various satellite altitudes and elevation angles.</w:t>
      </w:r>
    </w:p>
    <w:tbl>
      <w:tblPr>
        <w:tblStyle w:val="TableGrid"/>
        <w:tblW w:w="0" w:type="auto"/>
        <w:tblLook w:val="04A0" w:firstRow="1" w:lastRow="0" w:firstColumn="1" w:lastColumn="0" w:noHBand="0" w:noVBand="1"/>
      </w:tblPr>
      <w:tblGrid>
        <w:gridCol w:w="3397"/>
        <w:gridCol w:w="1558"/>
        <w:gridCol w:w="1558"/>
        <w:gridCol w:w="1558"/>
        <w:gridCol w:w="1558"/>
      </w:tblGrid>
      <w:tr w:rsidR="00315ED1" w14:paraId="50CABA21" w14:textId="77777777" w:rsidTr="00DC1267">
        <w:tc>
          <w:tcPr>
            <w:tcW w:w="3397" w:type="dxa"/>
          </w:tcPr>
          <w:p w14:paraId="70D575B8" w14:textId="77777777" w:rsidR="00315ED1" w:rsidRDefault="00315ED1" w:rsidP="00DC1267">
            <w:pPr>
              <w:pStyle w:val="CRCoverPage"/>
              <w:spacing w:after="0"/>
            </w:pPr>
          </w:p>
        </w:tc>
        <w:tc>
          <w:tcPr>
            <w:tcW w:w="1558" w:type="dxa"/>
          </w:tcPr>
          <w:p w14:paraId="481213D2" w14:textId="77777777" w:rsidR="00315ED1" w:rsidRDefault="00315ED1" w:rsidP="00DC1267">
            <w:pPr>
              <w:pStyle w:val="CRCoverPage"/>
              <w:spacing w:after="0"/>
            </w:pPr>
            <w:r>
              <w:t>h = 600 km</w:t>
            </w:r>
          </w:p>
        </w:tc>
        <w:tc>
          <w:tcPr>
            <w:tcW w:w="1558" w:type="dxa"/>
          </w:tcPr>
          <w:p w14:paraId="788F426B" w14:textId="77777777" w:rsidR="00315ED1" w:rsidRDefault="00315ED1" w:rsidP="00DC1267">
            <w:pPr>
              <w:pStyle w:val="CRCoverPage"/>
              <w:spacing w:after="0"/>
            </w:pPr>
            <w:r>
              <w:t>h = 1200 km</w:t>
            </w:r>
          </w:p>
        </w:tc>
        <w:tc>
          <w:tcPr>
            <w:tcW w:w="1558" w:type="dxa"/>
          </w:tcPr>
          <w:p w14:paraId="2AF3E8A0" w14:textId="77777777" w:rsidR="00315ED1" w:rsidRDefault="00315ED1" w:rsidP="00DC1267">
            <w:pPr>
              <w:pStyle w:val="CRCoverPage"/>
              <w:spacing w:after="0"/>
            </w:pPr>
            <w:r>
              <w:t>h = 10 000 km</w:t>
            </w:r>
          </w:p>
        </w:tc>
        <w:tc>
          <w:tcPr>
            <w:tcW w:w="1558" w:type="dxa"/>
          </w:tcPr>
          <w:p w14:paraId="6A300F60" w14:textId="77777777" w:rsidR="00315ED1" w:rsidRDefault="00315ED1" w:rsidP="00DC1267">
            <w:pPr>
              <w:pStyle w:val="CRCoverPage"/>
              <w:spacing w:after="0"/>
            </w:pPr>
            <w:r>
              <w:t>h = 35 786 km</w:t>
            </w:r>
          </w:p>
        </w:tc>
      </w:tr>
      <w:tr w:rsidR="00315ED1" w14:paraId="1F03805A" w14:textId="77777777" w:rsidTr="00DC1267">
        <w:tc>
          <w:tcPr>
            <w:tcW w:w="3397" w:type="dxa"/>
          </w:tcPr>
          <w:p w14:paraId="0C535F2E" w14:textId="77777777" w:rsidR="00315ED1" w:rsidRDefault="00315ED1" w:rsidP="00DC1267">
            <w:pPr>
              <w:pStyle w:val="CRCoverPage"/>
              <w:spacing w:after="0"/>
            </w:pPr>
            <w:r>
              <w:t>Required angular resolution at nadir</w:t>
            </w:r>
          </w:p>
        </w:tc>
        <w:tc>
          <w:tcPr>
            <w:tcW w:w="1558" w:type="dxa"/>
          </w:tcPr>
          <w:p w14:paraId="75771D5B" w14:textId="58507459" w:rsidR="00315ED1" w:rsidRDefault="00315ED1" w:rsidP="00DC1267">
            <w:pPr>
              <w:pStyle w:val="CRCoverPage"/>
              <w:spacing w:after="0"/>
            </w:pPr>
            <w:r>
              <w:t>0.95</w:t>
            </w:r>
            <w:r w:rsidR="006743E5">
              <w:rPr>
                <w:rFonts w:cs="Arial"/>
              </w:rPr>
              <w:t>°</w:t>
            </w:r>
          </w:p>
        </w:tc>
        <w:tc>
          <w:tcPr>
            <w:tcW w:w="1558" w:type="dxa"/>
          </w:tcPr>
          <w:p w14:paraId="75AE2E5B" w14:textId="218C59B8" w:rsidR="00315ED1" w:rsidRDefault="00315ED1" w:rsidP="00DC1267">
            <w:pPr>
              <w:pStyle w:val="CRCoverPage"/>
              <w:spacing w:after="0"/>
            </w:pPr>
            <w:r>
              <w:t>0.47</w:t>
            </w:r>
            <w:r w:rsidR="006743E5">
              <w:rPr>
                <w:rFonts w:cs="Arial"/>
              </w:rPr>
              <w:t>°</w:t>
            </w:r>
          </w:p>
        </w:tc>
        <w:tc>
          <w:tcPr>
            <w:tcW w:w="1558" w:type="dxa"/>
          </w:tcPr>
          <w:p w14:paraId="36355477" w14:textId="5055BB54" w:rsidR="00315ED1" w:rsidRDefault="00315ED1" w:rsidP="00DC1267">
            <w:pPr>
              <w:pStyle w:val="CRCoverPage"/>
              <w:spacing w:after="0"/>
            </w:pPr>
            <w:r>
              <w:t>0.057</w:t>
            </w:r>
            <w:r w:rsidR="006743E5">
              <w:rPr>
                <w:rFonts w:cs="Arial"/>
              </w:rPr>
              <w:t>°</w:t>
            </w:r>
          </w:p>
        </w:tc>
        <w:tc>
          <w:tcPr>
            <w:tcW w:w="1558" w:type="dxa"/>
          </w:tcPr>
          <w:p w14:paraId="36F6395D" w14:textId="04006F78" w:rsidR="00315ED1" w:rsidRDefault="00315ED1" w:rsidP="00DC1267">
            <w:pPr>
              <w:pStyle w:val="CRCoverPage"/>
              <w:spacing w:after="0"/>
            </w:pPr>
            <w:r>
              <w:t>0.016</w:t>
            </w:r>
            <w:r w:rsidR="006743E5">
              <w:rPr>
                <w:rFonts w:cs="Arial"/>
              </w:rPr>
              <w:t>°</w:t>
            </w:r>
          </w:p>
        </w:tc>
      </w:tr>
      <w:tr w:rsidR="00315ED1" w14:paraId="6209A96C" w14:textId="77777777" w:rsidTr="00DC1267">
        <w:tc>
          <w:tcPr>
            <w:tcW w:w="3397" w:type="dxa"/>
          </w:tcPr>
          <w:p w14:paraId="645FAED2" w14:textId="1FC0FBED" w:rsidR="00315ED1" w:rsidRDefault="00315ED1" w:rsidP="00DC1267">
            <w:pPr>
              <w:pStyle w:val="CRCoverPage"/>
              <w:spacing w:after="0"/>
            </w:pPr>
            <w:r>
              <w:t>Maximum UE-satellite distance at a minimum elevation angle of 10</w:t>
            </w:r>
            <w:r w:rsidR="00540A73">
              <w:rPr>
                <w:rFonts w:cs="Arial"/>
              </w:rPr>
              <w:t>°</w:t>
            </w:r>
          </w:p>
        </w:tc>
        <w:tc>
          <w:tcPr>
            <w:tcW w:w="1558" w:type="dxa"/>
          </w:tcPr>
          <w:p w14:paraId="45C29BFC" w14:textId="77777777" w:rsidR="00315ED1" w:rsidRDefault="00315ED1" w:rsidP="00DC1267">
            <w:pPr>
              <w:pStyle w:val="CRCoverPage"/>
              <w:spacing w:after="0"/>
            </w:pPr>
            <w:r>
              <w:t>1931.6 km</w:t>
            </w:r>
          </w:p>
        </w:tc>
        <w:tc>
          <w:tcPr>
            <w:tcW w:w="1558" w:type="dxa"/>
          </w:tcPr>
          <w:p w14:paraId="55E6E963" w14:textId="77777777" w:rsidR="00315ED1" w:rsidRDefault="00315ED1" w:rsidP="00DC1267">
            <w:pPr>
              <w:pStyle w:val="CRCoverPage"/>
              <w:spacing w:after="0"/>
            </w:pPr>
            <w:r>
              <w:t>3130.9 km</w:t>
            </w:r>
          </w:p>
        </w:tc>
        <w:tc>
          <w:tcPr>
            <w:tcW w:w="1558" w:type="dxa"/>
          </w:tcPr>
          <w:p w14:paraId="169468D0" w14:textId="77777777" w:rsidR="00315ED1" w:rsidRDefault="00315ED1" w:rsidP="00DC1267">
            <w:pPr>
              <w:pStyle w:val="CRCoverPage"/>
              <w:spacing w:after="0"/>
            </w:pPr>
            <w:r>
              <w:t>14014.7 km</w:t>
            </w:r>
          </w:p>
        </w:tc>
        <w:tc>
          <w:tcPr>
            <w:tcW w:w="1558" w:type="dxa"/>
          </w:tcPr>
          <w:p w14:paraId="5685B1FA" w14:textId="77777777" w:rsidR="00315ED1" w:rsidRDefault="00315ED1" w:rsidP="00DC1267">
            <w:pPr>
              <w:pStyle w:val="CRCoverPage"/>
              <w:spacing w:after="0"/>
            </w:pPr>
            <w:r>
              <w:t>40581.2 km</w:t>
            </w:r>
          </w:p>
        </w:tc>
      </w:tr>
      <w:tr w:rsidR="00315ED1" w14:paraId="0DA9FFE5" w14:textId="77777777" w:rsidTr="00DC1267">
        <w:tc>
          <w:tcPr>
            <w:tcW w:w="3397" w:type="dxa"/>
          </w:tcPr>
          <w:p w14:paraId="27B579C4" w14:textId="498D88D1" w:rsidR="00315ED1" w:rsidRDefault="00315ED1" w:rsidP="00DC1267">
            <w:pPr>
              <w:pStyle w:val="CRCoverPage"/>
              <w:spacing w:after="0"/>
            </w:pPr>
            <w:r>
              <w:t>Required angular resolution at a minimum elevation angle of 10</w:t>
            </w:r>
            <w:r w:rsidR="00540A73">
              <w:rPr>
                <w:rFonts w:cs="Arial"/>
              </w:rPr>
              <w:t>°</w:t>
            </w:r>
          </w:p>
        </w:tc>
        <w:tc>
          <w:tcPr>
            <w:tcW w:w="1558" w:type="dxa"/>
          </w:tcPr>
          <w:p w14:paraId="780D0C65" w14:textId="55C68BF9" w:rsidR="00315ED1" w:rsidRDefault="00315ED1" w:rsidP="00DC1267">
            <w:pPr>
              <w:pStyle w:val="CRCoverPage"/>
              <w:spacing w:after="0"/>
            </w:pPr>
            <w:r>
              <w:t>0.30</w:t>
            </w:r>
            <w:r w:rsidR="006743E5">
              <w:rPr>
                <w:rFonts w:cs="Arial"/>
              </w:rPr>
              <w:t>°</w:t>
            </w:r>
          </w:p>
        </w:tc>
        <w:tc>
          <w:tcPr>
            <w:tcW w:w="1558" w:type="dxa"/>
          </w:tcPr>
          <w:p w14:paraId="27A187BD" w14:textId="3CF4A553" w:rsidR="00315ED1" w:rsidRDefault="00315ED1" w:rsidP="00DC1267">
            <w:pPr>
              <w:pStyle w:val="CRCoverPage"/>
              <w:spacing w:after="0"/>
            </w:pPr>
            <w:r>
              <w:t>0.18</w:t>
            </w:r>
            <w:r w:rsidR="006743E5">
              <w:rPr>
                <w:rFonts w:cs="Arial"/>
              </w:rPr>
              <w:t>°</w:t>
            </w:r>
          </w:p>
        </w:tc>
        <w:tc>
          <w:tcPr>
            <w:tcW w:w="1558" w:type="dxa"/>
          </w:tcPr>
          <w:p w14:paraId="7AE119AD" w14:textId="10774124" w:rsidR="00315ED1" w:rsidRDefault="00315ED1" w:rsidP="00DC1267">
            <w:pPr>
              <w:pStyle w:val="CRCoverPage"/>
              <w:spacing w:after="0"/>
            </w:pPr>
            <w:r>
              <w:t>0.041</w:t>
            </w:r>
            <w:r w:rsidR="00DA74F8">
              <w:rPr>
                <w:rFonts w:cs="Arial"/>
              </w:rPr>
              <w:t>°</w:t>
            </w:r>
          </w:p>
        </w:tc>
        <w:tc>
          <w:tcPr>
            <w:tcW w:w="1558" w:type="dxa"/>
          </w:tcPr>
          <w:p w14:paraId="28A2EEA5" w14:textId="4A0AA957" w:rsidR="00315ED1" w:rsidRDefault="00315ED1" w:rsidP="00DC1267">
            <w:pPr>
              <w:pStyle w:val="CRCoverPage"/>
              <w:spacing w:after="0"/>
            </w:pPr>
            <w:r>
              <w:t>0.014</w:t>
            </w:r>
            <w:r w:rsidR="00DA74F8">
              <w:rPr>
                <w:rFonts w:cs="Arial"/>
              </w:rPr>
              <w:t>°</w:t>
            </w:r>
          </w:p>
        </w:tc>
      </w:tr>
    </w:tbl>
    <w:p w14:paraId="4DCAA066" w14:textId="77777777" w:rsidR="00315ED1" w:rsidRDefault="00315ED1" w:rsidP="00315ED1">
      <w:pPr>
        <w:pStyle w:val="CRCoverPage"/>
        <w:spacing w:after="0"/>
      </w:pPr>
    </w:p>
    <w:p w14:paraId="71784956" w14:textId="160F4F57" w:rsidR="00315ED1" w:rsidRDefault="00315ED1" w:rsidP="00363FA7">
      <w:pPr>
        <w:pStyle w:val="CRCoverPage"/>
        <w:spacing w:after="0"/>
        <w:jc w:val="both"/>
      </w:pPr>
      <w:r>
        <w:t>We observe that a tighter angular resolution is required for higher the orbital altitudes. Moreover, the disparity in angular resolution at different elevation angles is more evident at lower satellite altitudes. We further note that an 8x8 antenna array can roughly achieve a resolution of 1</w:t>
      </w:r>
      <w:r w:rsidR="00B23E22">
        <w:rPr>
          <w:rFonts w:cs="Arial"/>
        </w:rPr>
        <w:t>°</w:t>
      </w:r>
      <w:r>
        <w:t xml:space="preserve"> which shall be feasible for at least LEO satellite orbits up to 600 km.</w:t>
      </w:r>
    </w:p>
    <w:p w14:paraId="5A42E0C9" w14:textId="77777777" w:rsidR="00E10AE6" w:rsidRDefault="00E10AE6" w:rsidP="0088221C">
      <w:pPr>
        <w:pStyle w:val="CRCoverPage"/>
        <w:spacing w:after="0"/>
        <w:jc w:val="both"/>
      </w:pPr>
    </w:p>
    <w:p w14:paraId="09545E15" w14:textId="25446D75" w:rsidR="00966938" w:rsidRPr="00966938" w:rsidRDefault="00FC2C40" w:rsidP="00966938">
      <w:pPr>
        <w:pStyle w:val="Observation"/>
      </w:pPr>
      <w:bookmarkStart w:id="43" w:name="_Toc115422860"/>
      <w:r>
        <w:t xml:space="preserve">It </w:t>
      </w:r>
      <w:r w:rsidR="00966938" w:rsidRPr="00966938">
        <w:t xml:space="preserve">may be feasible to use the angle of arrival method </w:t>
      </w:r>
      <w:r w:rsidR="003537AD">
        <w:t xml:space="preserve">in combination with other methods </w:t>
      </w:r>
      <w:r w:rsidR="00966938" w:rsidRPr="00966938">
        <w:t>for network verified UE location depending on the achievable angle resolution at the satellite.</w:t>
      </w:r>
      <w:bookmarkEnd w:id="43"/>
      <w:r w:rsidR="00966938" w:rsidRPr="00966938">
        <w:t xml:space="preserve"> </w:t>
      </w:r>
    </w:p>
    <w:p w14:paraId="723C9142" w14:textId="77777777" w:rsidR="00315ED1" w:rsidRDefault="00315ED1" w:rsidP="0088221C">
      <w:pPr>
        <w:pStyle w:val="CRCoverPage"/>
        <w:spacing w:after="0"/>
        <w:jc w:val="both"/>
      </w:pPr>
      <w:r>
        <w:t>To summarize, there are existing methods that may fulfil all the requirements outlined for network-verified UE location. However, they may not be available for all locations on the earth, and the achievable accuracy for those methods also need to be further studied. Therefore, we propose:</w:t>
      </w:r>
    </w:p>
    <w:p w14:paraId="189D7EC0" w14:textId="77777777" w:rsidR="00315ED1" w:rsidRDefault="00315ED1" w:rsidP="00315ED1">
      <w:pPr>
        <w:pStyle w:val="CRCoverPage"/>
        <w:spacing w:after="0"/>
      </w:pPr>
    </w:p>
    <w:p w14:paraId="6D144345" w14:textId="77777777" w:rsidR="00315ED1" w:rsidRDefault="00315ED1" w:rsidP="00315ED1">
      <w:pPr>
        <w:pStyle w:val="Proposal"/>
        <w:rPr>
          <w:rFonts w:cs="Arial"/>
        </w:rPr>
      </w:pPr>
      <w:bookmarkStart w:id="44" w:name="_Toc110956105"/>
      <w:bookmarkStart w:id="45" w:name="_Toc110956137"/>
      <w:bookmarkStart w:id="46" w:name="_Toc110956176"/>
      <w:bookmarkStart w:id="47" w:name="_Toc111019649"/>
      <w:bookmarkStart w:id="48" w:name="_Toc106723914"/>
      <w:bookmarkStart w:id="49" w:name="_Toc106723989"/>
      <w:bookmarkStart w:id="50" w:name="_Toc108803283"/>
      <w:bookmarkStart w:id="51" w:name="_Toc110265435"/>
      <w:bookmarkStart w:id="52" w:name="_Toc110794405"/>
      <w:bookmarkStart w:id="53" w:name="_Toc79020553"/>
      <w:bookmarkStart w:id="54" w:name="_Toc79020575"/>
      <w:bookmarkStart w:id="55" w:name="_Toc79094205"/>
      <w:bookmarkStart w:id="56" w:name="_Toc79096038"/>
      <w:bookmarkStart w:id="57" w:name="_Toc79096519"/>
      <w:bookmarkStart w:id="58" w:name="_Toc79096534"/>
      <w:bookmarkStart w:id="59" w:name="_Toc79097405"/>
      <w:bookmarkStart w:id="60" w:name="_Toc85363635"/>
      <w:bookmarkStart w:id="61" w:name="_Toc85760148"/>
      <w:bookmarkStart w:id="62" w:name="_Toc85762136"/>
      <w:bookmarkStart w:id="63" w:name="_Toc94865701"/>
      <w:bookmarkStart w:id="64" w:name="_Toc94872823"/>
      <w:bookmarkStart w:id="65" w:name="_Toc95122400"/>
      <w:bookmarkStart w:id="66" w:name="_Toc95126446"/>
      <w:bookmarkStart w:id="67" w:name="_Toc95136158"/>
      <w:bookmarkStart w:id="68" w:name="_Toc95136430"/>
      <w:bookmarkStart w:id="69" w:name="_Toc95136578"/>
      <w:bookmarkStart w:id="70" w:name="_Toc95136666"/>
      <w:bookmarkStart w:id="71" w:name="_Toc95207109"/>
      <w:bookmarkStart w:id="72" w:name="_Toc101486500"/>
      <w:bookmarkStart w:id="73" w:name="_Toc101486575"/>
      <w:bookmarkStart w:id="74" w:name="_Toc101486579"/>
      <w:bookmarkStart w:id="75" w:name="_Toc101486776"/>
      <w:bookmarkStart w:id="76" w:name="_Toc115422865"/>
      <w:r>
        <w:rPr>
          <w:rFonts w:cs="Arial"/>
        </w:rPr>
        <w:t>RAN1 to discuss the achievable accuracy with the angle of arrival method, and with the E-CID method based on measurements on the same satellite as well as hybrid combinations.</w:t>
      </w:r>
      <w:bookmarkEnd w:id="44"/>
      <w:bookmarkEnd w:id="45"/>
      <w:bookmarkEnd w:id="46"/>
      <w:bookmarkEnd w:id="47"/>
      <w:bookmarkEnd w:id="76"/>
      <w:r>
        <w:rPr>
          <w:rFonts w:cs="Arial"/>
        </w:rPr>
        <w:t xml:space="preserve"> </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443C472D" w14:textId="72C2DB04" w:rsidR="00ED5ECD" w:rsidRDefault="00331239">
      <w:pPr>
        <w:pStyle w:val="Heading1"/>
      </w:pPr>
      <w:r>
        <w:t>5</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77" w:name="_In-sequence_SDU_delivery"/>
    <w:bookmarkEnd w:id="77"/>
    <w:p w14:paraId="76EA917D" w14:textId="1FDDD238" w:rsidR="001041CB"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5422857" w:history="1">
        <w:r w:rsidR="001041CB" w:rsidRPr="00606D4B">
          <w:rPr>
            <w:rStyle w:val="Hyperlink"/>
            <w:noProof/>
          </w:rPr>
          <w:t>Observation 1</w:t>
        </w:r>
        <w:r w:rsidR="001041CB">
          <w:rPr>
            <w:rFonts w:asciiTheme="minorHAnsi" w:eastAsiaTheme="minorEastAsia" w:hAnsiTheme="minorHAnsi" w:cstheme="minorBidi"/>
            <w:b w:val="0"/>
            <w:noProof/>
            <w:sz w:val="22"/>
            <w:szCs w:val="22"/>
            <w:lang w:val="en-US" w:eastAsia="en-US"/>
          </w:rPr>
          <w:tab/>
        </w:r>
        <w:r w:rsidR="001041CB" w:rsidRPr="00606D4B">
          <w:rPr>
            <w:rStyle w:val="Hyperlink"/>
            <w:noProof/>
          </w:rPr>
          <w:t>Only the UE reporting an incorrect UE location will experience a potential delay in service.</w:t>
        </w:r>
      </w:hyperlink>
    </w:p>
    <w:p w14:paraId="1FDC57E8" w14:textId="0C259370" w:rsidR="001041CB" w:rsidRDefault="001041C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2858" w:history="1">
        <w:r w:rsidRPr="00606D4B">
          <w:rPr>
            <w:rStyle w:val="Hyperlink"/>
            <w:noProof/>
          </w:rPr>
          <w:t>Observation 2</w:t>
        </w:r>
        <w:r>
          <w:rPr>
            <w:rFonts w:asciiTheme="minorHAnsi" w:eastAsiaTheme="minorEastAsia" w:hAnsiTheme="minorHAnsi" w:cstheme="minorBidi"/>
            <w:b w:val="0"/>
            <w:noProof/>
            <w:sz w:val="22"/>
            <w:szCs w:val="22"/>
            <w:lang w:val="en-US" w:eastAsia="en-US"/>
          </w:rPr>
          <w:tab/>
        </w:r>
        <w:r w:rsidRPr="00606D4B">
          <w:rPr>
            <w:rStyle w:val="Hyperlink"/>
            <w:noProof/>
          </w:rPr>
          <w:t>Existing RRM measurements for intra-RAT neighbours, inter-RAT neighbours, etc. can be trusted for location verification with the required location accuracy. They may, however, not be available on all locations on earth.</w:t>
        </w:r>
      </w:hyperlink>
    </w:p>
    <w:p w14:paraId="63251D8B" w14:textId="47E28352" w:rsidR="001041CB" w:rsidRDefault="001041C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2859" w:history="1">
        <w:r w:rsidRPr="00606D4B">
          <w:rPr>
            <w:rStyle w:val="Hyperlink"/>
            <w:noProof/>
          </w:rPr>
          <w:t>Observation 3</w:t>
        </w:r>
        <w:r>
          <w:rPr>
            <w:rFonts w:asciiTheme="minorHAnsi" w:eastAsiaTheme="minorEastAsia" w:hAnsiTheme="minorHAnsi" w:cstheme="minorBidi"/>
            <w:b w:val="0"/>
            <w:noProof/>
            <w:sz w:val="22"/>
            <w:szCs w:val="22"/>
            <w:lang w:val="en-US" w:eastAsia="en-US"/>
          </w:rPr>
          <w:tab/>
        </w:r>
        <w:r w:rsidRPr="00606D4B">
          <w:rPr>
            <w:rStyle w:val="Hyperlink"/>
            <w:noProof/>
          </w:rPr>
          <w:t>Methods based on the received timing advance or received Doppler are infeasible in NTN as all UEs are received at the NTN payload and gNB with the same timing and frequency due to uplink pre-compensation of timing and frequency performed by the UEs.</w:t>
        </w:r>
      </w:hyperlink>
    </w:p>
    <w:p w14:paraId="21EB5B87" w14:textId="15B8334B" w:rsidR="001041CB" w:rsidRDefault="001041C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2860" w:history="1">
        <w:r w:rsidRPr="00606D4B">
          <w:rPr>
            <w:rStyle w:val="Hyperlink"/>
            <w:noProof/>
          </w:rPr>
          <w:t>Observation 4</w:t>
        </w:r>
        <w:r>
          <w:rPr>
            <w:rFonts w:asciiTheme="minorHAnsi" w:eastAsiaTheme="minorEastAsia" w:hAnsiTheme="minorHAnsi" w:cstheme="minorBidi"/>
            <w:b w:val="0"/>
            <w:noProof/>
            <w:sz w:val="22"/>
            <w:szCs w:val="22"/>
            <w:lang w:val="en-US" w:eastAsia="en-US"/>
          </w:rPr>
          <w:tab/>
        </w:r>
        <w:r w:rsidRPr="00606D4B">
          <w:rPr>
            <w:rStyle w:val="Hyperlink"/>
            <w:noProof/>
          </w:rPr>
          <w:t>It may be feasible to use the angle of arrival method in combination with other methods for network verified UE location depending on the achievable angle resolution at the satellite.</w:t>
        </w:r>
      </w:hyperlink>
    </w:p>
    <w:p w14:paraId="1595D08F" w14:textId="5D231173" w:rsidR="000C11D5" w:rsidRDefault="000C11D5" w:rsidP="000C11D5">
      <w:pPr>
        <w:pStyle w:val="BodyText"/>
        <w:rPr>
          <w:b/>
          <w:bCs/>
        </w:rPr>
      </w:pPr>
      <w:r>
        <w:rPr>
          <w:b/>
          <w:bCs/>
        </w:rPr>
        <w:fldChar w:fldCharType="end"/>
      </w:r>
    </w:p>
    <w:p w14:paraId="2F6EA98F" w14:textId="77777777"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F5460D7" w14:textId="31D953AA" w:rsidR="001041CB"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2863" w:history="1">
        <w:r w:rsidR="001041CB" w:rsidRPr="00340A0C">
          <w:rPr>
            <w:rStyle w:val="Hyperlink"/>
            <w:rFonts w:cs="Arial"/>
            <w:noProof/>
          </w:rPr>
          <w:t>Proposal 1</w:t>
        </w:r>
        <w:r w:rsidR="001041CB">
          <w:rPr>
            <w:rFonts w:asciiTheme="minorHAnsi" w:eastAsiaTheme="minorEastAsia" w:hAnsiTheme="minorHAnsi" w:cstheme="minorBidi"/>
            <w:b w:val="0"/>
            <w:noProof/>
            <w:sz w:val="22"/>
            <w:szCs w:val="22"/>
            <w:lang w:val="en-US" w:eastAsia="en-US"/>
          </w:rPr>
          <w:tab/>
        </w:r>
        <w:r w:rsidR="001041CB" w:rsidRPr="00340A0C">
          <w:rPr>
            <w:rStyle w:val="Hyperlink"/>
            <w:rFonts w:cs="Arial"/>
            <w:noProof/>
          </w:rPr>
          <w:t>UE reporting of timing advance cannot be trusted for the purpose of network-verified UE location in NTN.</w:t>
        </w:r>
      </w:hyperlink>
    </w:p>
    <w:p w14:paraId="1313FDB6" w14:textId="2BE36A67" w:rsidR="001041CB" w:rsidRDefault="001041C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2864" w:history="1">
        <w:r w:rsidRPr="00340A0C">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340A0C">
          <w:rPr>
            <w:rStyle w:val="Hyperlink"/>
            <w:rFonts w:cs="Arial"/>
            <w:noProof/>
          </w:rPr>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hyperlink>
    </w:p>
    <w:p w14:paraId="00F8EE49" w14:textId="13F8A335" w:rsidR="001041CB" w:rsidRDefault="001041C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22865" w:history="1">
        <w:r w:rsidRPr="00340A0C">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340A0C">
          <w:rPr>
            <w:rStyle w:val="Hyperlink"/>
            <w:rFonts w:cs="Arial"/>
            <w:noProof/>
          </w:rPr>
          <w:t>RAN1 to discuss the achievable accuracy with the angle of arrival method, and with the E-CID method based on measurements on the same satellite as well as hybrid combinations.</w:t>
        </w:r>
      </w:hyperlink>
    </w:p>
    <w:p w14:paraId="12591AC7" w14:textId="7A57F0BD"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758B8A77" w14:textId="006203A7" w:rsidR="00D946E9" w:rsidRDefault="00D946E9" w:rsidP="00D946E9">
      <w:pPr>
        <w:pStyle w:val="Reference"/>
      </w:pPr>
      <w:bookmarkStart w:id="78" w:name="_Ref108803014"/>
      <w:r w:rsidRPr="00B20243">
        <w:t>RP-22</w:t>
      </w:r>
      <w:r w:rsidR="003F7D9C">
        <w:t>2654</w:t>
      </w:r>
      <w:r>
        <w:t>, WID, “</w:t>
      </w:r>
      <w:r>
        <w:rPr>
          <w:rFonts w:cs="Arial"/>
          <w:iCs/>
          <w:szCs w:val="36"/>
        </w:rPr>
        <w:t>NR NTN (Non-Terrestrial Networks) enhancements</w:t>
      </w:r>
      <w:r>
        <w:t>”, RAN#9</w:t>
      </w:r>
      <w:r w:rsidR="003F7D9C">
        <w:t>7-e</w:t>
      </w:r>
      <w:r>
        <w:t xml:space="preserve">, , </w:t>
      </w:r>
      <w:r w:rsidR="00FA5F40">
        <w:t xml:space="preserve">September </w:t>
      </w:r>
      <w:r>
        <w:t>2022.</w:t>
      </w:r>
      <w:bookmarkEnd w:id="78"/>
    </w:p>
    <w:p w14:paraId="054BF5B7" w14:textId="4B32C082" w:rsidR="00D946E9" w:rsidRDefault="00D946E9" w:rsidP="00D946E9">
      <w:pPr>
        <w:pStyle w:val="Reference"/>
      </w:pPr>
      <w:bookmarkStart w:id="79" w:name="_Ref108803026"/>
      <w:r w:rsidRPr="00B20243">
        <w:t>RP-221820</w:t>
      </w:r>
      <w:r>
        <w:t>, SID, “Study on requirements and use cases for network verified UE location for Non-Terrestrial-Networks (NTN) in NR”, RAN#96, Budapest, Hungary, June 2022.</w:t>
      </w:r>
      <w:bookmarkEnd w:id="79"/>
    </w:p>
    <w:p w14:paraId="12E03E1F" w14:textId="6EE0D0EA" w:rsidR="006F0EC4" w:rsidRPr="00A168A2" w:rsidRDefault="00D946E9" w:rsidP="00D946E9">
      <w:pPr>
        <w:pStyle w:val="Reference"/>
      </w:pPr>
      <w:bookmarkStart w:id="80" w:name="_Ref108803030"/>
      <w:r>
        <w:t>TR 38.882 v1</w:t>
      </w:r>
      <w:r w:rsidR="00D96504">
        <w:t>8</w:t>
      </w:r>
      <w:r>
        <w:t>.0.0, “Study on requirements and use cases for network verified UE location for Non-Terrestrial-Networks (NTN) in NR (Release 18)”, June 2022.</w:t>
      </w:r>
      <w:bookmarkEnd w:id="80"/>
    </w:p>
    <w:sectPr w:rsidR="006F0EC4"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B9F9" w14:textId="77777777" w:rsidR="00DC1267" w:rsidRDefault="00DC1267">
      <w:r>
        <w:separator/>
      </w:r>
    </w:p>
  </w:endnote>
  <w:endnote w:type="continuationSeparator" w:id="0">
    <w:p w14:paraId="5184D540" w14:textId="77777777" w:rsidR="00DC1267" w:rsidRDefault="00DC1267">
      <w:r>
        <w:continuationSeparator/>
      </w:r>
    </w:p>
  </w:endnote>
  <w:endnote w:type="continuationNotice" w:id="1">
    <w:p w14:paraId="44D44AAA" w14:textId="77777777" w:rsidR="00DC1267" w:rsidRDefault="00DC1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A2E8" w14:textId="77777777" w:rsidR="00DC1267" w:rsidRDefault="00DC1267">
      <w:r>
        <w:separator/>
      </w:r>
    </w:p>
  </w:footnote>
  <w:footnote w:type="continuationSeparator" w:id="0">
    <w:p w14:paraId="04CCEDB8" w14:textId="77777777" w:rsidR="00DC1267" w:rsidRDefault="00DC1267">
      <w:r>
        <w:continuationSeparator/>
      </w:r>
    </w:p>
  </w:footnote>
  <w:footnote w:type="continuationNotice" w:id="1">
    <w:p w14:paraId="536E3BF2" w14:textId="77777777" w:rsidR="00DC1267" w:rsidRDefault="00DC1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1356686556">
    <w:abstractNumId w:val="12"/>
  </w:num>
  <w:num w:numId="2" w16cid:durableId="444661976">
    <w:abstractNumId w:val="8"/>
  </w:num>
  <w:num w:numId="3" w16cid:durableId="464734054">
    <w:abstractNumId w:val="0"/>
  </w:num>
  <w:num w:numId="4" w16cid:durableId="1716585684">
    <w:abstractNumId w:val="13"/>
  </w:num>
  <w:num w:numId="5" w16cid:durableId="1843078898">
    <w:abstractNumId w:val="14"/>
  </w:num>
  <w:num w:numId="6" w16cid:durableId="1296177715">
    <w:abstractNumId w:val="15"/>
  </w:num>
  <w:num w:numId="7" w16cid:durableId="1328634749">
    <w:abstractNumId w:val="4"/>
  </w:num>
  <w:num w:numId="8" w16cid:durableId="635335955">
    <w:abstractNumId w:val="5"/>
  </w:num>
  <w:num w:numId="9" w16cid:durableId="950818113">
    <w:abstractNumId w:val="2"/>
  </w:num>
  <w:num w:numId="10" w16cid:durableId="1779057650">
    <w:abstractNumId w:val="18"/>
  </w:num>
  <w:num w:numId="11" w16cid:durableId="1545942434">
    <w:abstractNumId w:val="7"/>
  </w:num>
  <w:num w:numId="12" w16cid:durableId="1086611272">
    <w:abstractNumId w:val="16"/>
  </w:num>
  <w:num w:numId="13" w16cid:durableId="300811953">
    <w:abstractNumId w:val="6"/>
  </w:num>
  <w:num w:numId="14" w16cid:durableId="1636257452">
    <w:abstractNumId w:val="19"/>
  </w:num>
  <w:num w:numId="15" w16cid:durableId="1415054875">
    <w:abstractNumId w:val="17"/>
  </w:num>
  <w:num w:numId="16" w16cid:durableId="1773744236">
    <w:abstractNumId w:val="11"/>
  </w:num>
  <w:num w:numId="17" w16cid:durableId="1598825929">
    <w:abstractNumId w:val="1"/>
  </w:num>
  <w:num w:numId="18" w16cid:durableId="920069150">
    <w:abstractNumId w:val="10"/>
  </w:num>
  <w:num w:numId="19" w16cid:durableId="1267153260">
    <w:abstractNumId w:val="9"/>
  </w:num>
  <w:num w:numId="20" w16cid:durableId="8675717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F63"/>
    <w:rsid w:val="00024030"/>
    <w:rsid w:val="00024674"/>
    <w:rsid w:val="000249EC"/>
    <w:rsid w:val="00024BFD"/>
    <w:rsid w:val="0002564D"/>
    <w:rsid w:val="00025BAD"/>
    <w:rsid w:val="00025ECA"/>
    <w:rsid w:val="00025F8C"/>
    <w:rsid w:val="000262AC"/>
    <w:rsid w:val="0002669C"/>
    <w:rsid w:val="000266EC"/>
    <w:rsid w:val="00026921"/>
    <w:rsid w:val="00026E20"/>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5AA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293"/>
    <w:rsid w:val="0008197D"/>
    <w:rsid w:val="00081AE6"/>
    <w:rsid w:val="0008294A"/>
    <w:rsid w:val="00082E2C"/>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71"/>
    <w:rsid w:val="000A079C"/>
    <w:rsid w:val="000A0B91"/>
    <w:rsid w:val="000A103E"/>
    <w:rsid w:val="000A112C"/>
    <w:rsid w:val="000A1278"/>
    <w:rsid w:val="000A1915"/>
    <w:rsid w:val="000A1B7B"/>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1B5"/>
    <w:rsid w:val="001023DE"/>
    <w:rsid w:val="00102FDD"/>
    <w:rsid w:val="0010304C"/>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7E0"/>
    <w:rsid w:val="00127888"/>
    <w:rsid w:val="00127913"/>
    <w:rsid w:val="00127D44"/>
    <w:rsid w:val="00130D01"/>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AA6"/>
    <w:rsid w:val="00134CB6"/>
    <w:rsid w:val="00135024"/>
    <w:rsid w:val="0013509D"/>
    <w:rsid w:val="00135252"/>
    <w:rsid w:val="001357A7"/>
    <w:rsid w:val="00136A93"/>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CE9"/>
    <w:rsid w:val="00151DF3"/>
    <w:rsid w:val="00151E23"/>
    <w:rsid w:val="001526E0"/>
    <w:rsid w:val="00152806"/>
    <w:rsid w:val="001529CE"/>
    <w:rsid w:val="00152B02"/>
    <w:rsid w:val="00152B36"/>
    <w:rsid w:val="001531A8"/>
    <w:rsid w:val="001535D4"/>
    <w:rsid w:val="00153971"/>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B73"/>
    <w:rsid w:val="00161ED8"/>
    <w:rsid w:val="0016211D"/>
    <w:rsid w:val="00162988"/>
    <w:rsid w:val="001629D0"/>
    <w:rsid w:val="00162B97"/>
    <w:rsid w:val="001630DC"/>
    <w:rsid w:val="001632C9"/>
    <w:rsid w:val="00163513"/>
    <w:rsid w:val="00163FE8"/>
    <w:rsid w:val="001645D4"/>
    <w:rsid w:val="001652C6"/>
    <w:rsid w:val="001659C1"/>
    <w:rsid w:val="00167323"/>
    <w:rsid w:val="00167710"/>
    <w:rsid w:val="001679A7"/>
    <w:rsid w:val="001679AE"/>
    <w:rsid w:val="00167CFA"/>
    <w:rsid w:val="0017013E"/>
    <w:rsid w:val="00170393"/>
    <w:rsid w:val="00170A00"/>
    <w:rsid w:val="00170EAC"/>
    <w:rsid w:val="0017102C"/>
    <w:rsid w:val="001711B8"/>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0ED"/>
    <w:rsid w:val="00184B55"/>
    <w:rsid w:val="00184E20"/>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D82"/>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B5F"/>
    <w:rsid w:val="001D2BD0"/>
    <w:rsid w:val="001D3342"/>
    <w:rsid w:val="001D350B"/>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67B"/>
    <w:rsid w:val="00202CC5"/>
    <w:rsid w:val="00202F29"/>
    <w:rsid w:val="002037D8"/>
    <w:rsid w:val="00203CD3"/>
    <w:rsid w:val="00203F28"/>
    <w:rsid w:val="00203F96"/>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423"/>
    <w:rsid w:val="002158FA"/>
    <w:rsid w:val="00215E4C"/>
    <w:rsid w:val="00216ADF"/>
    <w:rsid w:val="00216C2E"/>
    <w:rsid w:val="002171DE"/>
    <w:rsid w:val="002174C6"/>
    <w:rsid w:val="002175C8"/>
    <w:rsid w:val="00217E1B"/>
    <w:rsid w:val="002200E7"/>
    <w:rsid w:val="00220184"/>
    <w:rsid w:val="00220600"/>
    <w:rsid w:val="0022061F"/>
    <w:rsid w:val="00220EBC"/>
    <w:rsid w:val="00221678"/>
    <w:rsid w:val="00221BDD"/>
    <w:rsid w:val="00221D68"/>
    <w:rsid w:val="00222204"/>
    <w:rsid w:val="002224DB"/>
    <w:rsid w:val="002228E4"/>
    <w:rsid w:val="00222EC9"/>
    <w:rsid w:val="00223BEF"/>
    <w:rsid w:val="00223CD0"/>
    <w:rsid w:val="00223FCB"/>
    <w:rsid w:val="002249CE"/>
    <w:rsid w:val="00224C8A"/>
    <w:rsid w:val="00224D07"/>
    <w:rsid w:val="002252C3"/>
    <w:rsid w:val="0022543F"/>
    <w:rsid w:val="0022548F"/>
    <w:rsid w:val="00225C54"/>
    <w:rsid w:val="00225DBA"/>
    <w:rsid w:val="0022613A"/>
    <w:rsid w:val="002266F5"/>
    <w:rsid w:val="002269F8"/>
    <w:rsid w:val="00227623"/>
    <w:rsid w:val="00227DFD"/>
    <w:rsid w:val="00230765"/>
    <w:rsid w:val="00230986"/>
    <w:rsid w:val="00230D18"/>
    <w:rsid w:val="00231279"/>
    <w:rsid w:val="002319E4"/>
    <w:rsid w:val="00231C8F"/>
    <w:rsid w:val="00231EE8"/>
    <w:rsid w:val="00232911"/>
    <w:rsid w:val="00232A55"/>
    <w:rsid w:val="00232D5B"/>
    <w:rsid w:val="00232ECF"/>
    <w:rsid w:val="00233530"/>
    <w:rsid w:val="00233A0B"/>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543"/>
    <w:rsid w:val="002577FB"/>
    <w:rsid w:val="002609BB"/>
    <w:rsid w:val="00260E52"/>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FD6"/>
    <w:rsid w:val="002907B5"/>
    <w:rsid w:val="00290897"/>
    <w:rsid w:val="00290DF0"/>
    <w:rsid w:val="0029101B"/>
    <w:rsid w:val="002911B9"/>
    <w:rsid w:val="00291452"/>
    <w:rsid w:val="0029229D"/>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A0E"/>
    <w:rsid w:val="002B519B"/>
    <w:rsid w:val="002B5E2A"/>
    <w:rsid w:val="002B612E"/>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9B0"/>
    <w:rsid w:val="00300AEA"/>
    <w:rsid w:val="00300CCE"/>
    <w:rsid w:val="0030134F"/>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5ED1"/>
    <w:rsid w:val="003160B8"/>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0C4"/>
    <w:rsid w:val="00326303"/>
    <w:rsid w:val="00326662"/>
    <w:rsid w:val="003266D1"/>
    <w:rsid w:val="00326BB7"/>
    <w:rsid w:val="00327095"/>
    <w:rsid w:val="003274A0"/>
    <w:rsid w:val="00327B67"/>
    <w:rsid w:val="00327D4D"/>
    <w:rsid w:val="003301C1"/>
    <w:rsid w:val="00330481"/>
    <w:rsid w:val="003307EE"/>
    <w:rsid w:val="00331239"/>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2BB"/>
    <w:rsid w:val="00394556"/>
    <w:rsid w:val="0039473E"/>
    <w:rsid w:val="00394B7D"/>
    <w:rsid w:val="00394BCB"/>
    <w:rsid w:val="00394FE6"/>
    <w:rsid w:val="003950D1"/>
    <w:rsid w:val="00395181"/>
    <w:rsid w:val="00395E27"/>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23CE"/>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E2F"/>
    <w:rsid w:val="003D109F"/>
    <w:rsid w:val="003D1528"/>
    <w:rsid w:val="003D1DC3"/>
    <w:rsid w:val="003D1F67"/>
    <w:rsid w:val="003D2478"/>
    <w:rsid w:val="003D25B4"/>
    <w:rsid w:val="003D28BA"/>
    <w:rsid w:val="003D29CD"/>
    <w:rsid w:val="003D3111"/>
    <w:rsid w:val="003D3804"/>
    <w:rsid w:val="003D386D"/>
    <w:rsid w:val="003D3C45"/>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AC"/>
    <w:rsid w:val="00413E92"/>
    <w:rsid w:val="00414024"/>
    <w:rsid w:val="00414B38"/>
    <w:rsid w:val="00415B91"/>
    <w:rsid w:val="00415C12"/>
    <w:rsid w:val="004161FA"/>
    <w:rsid w:val="00417BF5"/>
    <w:rsid w:val="00417FF9"/>
    <w:rsid w:val="0042059E"/>
    <w:rsid w:val="00421105"/>
    <w:rsid w:val="00421680"/>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4F8"/>
    <w:rsid w:val="00455E4A"/>
    <w:rsid w:val="0045622F"/>
    <w:rsid w:val="0045627B"/>
    <w:rsid w:val="004565DE"/>
    <w:rsid w:val="0045699F"/>
    <w:rsid w:val="00457168"/>
    <w:rsid w:val="004574C8"/>
    <w:rsid w:val="00457565"/>
    <w:rsid w:val="00457740"/>
    <w:rsid w:val="00457B71"/>
    <w:rsid w:val="00457FA6"/>
    <w:rsid w:val="004604E5"/>
    <w:rsid w:val="00460887"/>
    <w:rsid w:val="0046183B"/>
    <w:rsid w:val="0046194E"/>
    <w:rsid w:val="00461C7D"/>
    <w:rsid w:val="0046255C"/>
    <w:rsid w:val="00462650"/>
    <w:rsid w:val="00462A49"/>
    <w:rsid w:val="00462DAF"/>
    <w:rsid w:val="00462DB0"/>
    <w:rsid w:val="00462E70"/>
    <w:rsid w:val="0046305F"/>
    <w:rsid w:val="004649D0"/>
    <w:rsid w:val="00464FE2"/>
    <w:rsid w:val="004651EF"/>
    <w:rsid w:val="00465644"/>
    <w:rsid w:val="00465997"/>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CF"/>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5EB"/>
    <w:rsid w:val="004C784D"/>
    <w:rsid w:val="004C787E"/>
    <w:rsid w:val="004C7E05"/>
    <w:rsid w:val="004D0718"/>
    <w:rsid w:val="004D0CE3"/>
    <w:rsid w:val="004D197C"/>
    <w:rsid w:val="004D1B12"/>
    <w:rsid w:val="004D1E16"/>
    <w:rsid w:val="004D23DA"/>
    <w:rsid w:val="004D2954"/>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227"/>
    <w:rsid w:val="00505B05"/>
    <w:rsid w:val="00506557"/>
    <w:rsid w:val="0050677A"/>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EAF"/>
    <w:rsid w:val="00516A45"/>
    <w:rsid w:val="00516DE7"/>
    <w:rsid w:val="0051776F"/>
    <w:rsid w:val="005205DD"/>
    <w:rsid w:val="00520ADE"/>
    <w:rsid w:val="005211BD"/>
    <w:rsid w:val="005214CE"/>
    <w:rsid w:val="005219CF"/>
    <w:rsid w:val="00523F57"/>
    <w:rsid w:val="0052463B"/>
    <w:rsid w:val="0052469A"/>
    <w:rsid w:val="00524BAF"/>
    <w:rsid w:val="00524D47"/>
    <w:rsid w:val="00525196"/>
    <w:rsid w:val="0052673F"/>
    <w:rsid w:val="00526A4E"/>
    <w:rsid w:val="00526CE9"/>
    <w:rsid w:val="00526DA7"/>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70248"/>
    <w:rsid w:val="00570714"/>
    <w:rsid w:val="005708CC"/>
    <w:rsid w:val="00570BD5"/>
    <w:rsid w:val="00572505"/>
    <w:rsid w:val="0057295B"/>
    <w:rsid w:val="00573730"/>
    <w:rsid w:val="00573EC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1F1E"/>
    <w:rsid w:val="00582047"/>
    <w:rsid w:val="00582114"/>
    <w:rsid w:val="005821DA"/>
    <w:rsid w:val="00582809"/>
    <w:rsid w:val="00582A15"/>
    <w:rsid w:val="00582CC8"/>
    <w:rsid w:val="0058328B"/>
    <w:rsid w:val="0058349F"/>
    <w:rsid w:val="005835FE"/>
    <w:rsid w:val="00584139"/>
    <w:rsid w:val="0058465A"/>
    <w:rsid w:val="00584871"/>
    <w:rsid w:val="00584BE2"/>
    <w:rsid w:val="00584EBD"/>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662D"/>
    <w:rsid w:val="005A7554"/>
    <w:rsid w:val="005A78AE"/>
    <w:rsid w:val="005A7CBF"/>
    <w:rsid w:val="005A7E19"/>
    <w:rsid w:val="005B0B9F"/>
    <w:rsid w:val="005B0D7A"/>
    <w:rsid w:val="005B1409"/>
    <w:rsid w:val="005B159C"/>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42D8"/>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1959"/>
    <w:rsid w:val="0060224B"/>
    <w:rsid w:val="0060283C"/>
    <w:rsid w:val="0060294D"/>
    <w:rsid w:val="00602D23"/>
    <w:rsid w:val="00602FA7"/>
    <w:rsid w:val="00602FE4"/>
    <w:rsid w:val="006035E7"/>
    <w:rsid w:val="0060382D"/>
    <w:rsid w:val="00603EDF"/>
    <w:rsid w:val="0060493F"/>
    <w:rsid w:val="00604E76"/>
    <w:rsid w:val="00604F14"/>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0E20"/>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09F"/>
    <w:rsid w:val="0062569F"/>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024"/>
    <w:rsid w:val="00665269"/>
    <w:rsid w:val="006655EE"/>
    <w:rsid w:val="006656BD"/>
    <w:rsid w:val="00665CA0"/>
    <w:rsid w:val="00665CFA"/>
    <w:rsid w:val="00666092"/>
    <w:rsid w:val="0066621D"/>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4D9"/>
    <w:rsid w:val="00695CAA"/>
    <w:rsid w:val="00695FC2"/>
    <w:rsid w:val="00695FF2"/>
    <w:rsid w:val="00696949"/>
    <w:rsid w:val="00696B14"/>
    <w:rsid w:val="00697052"/>
    <w:rsid w:val="006974FC"/>
    <w:rsid w:val="006979D6"/>
    <w:rsid w:val="006A0004"/>
    <w:rsid w:val="006A05E6"/>
    <w:rsid w:val="006A0A89"/>
    <w:rsid w:val="006A102C"/>
    <w:rsid w:val="006A1352"/>
    <w:rsid w:val="006A17F3"/>
    <w:rsid w:val="006A1EB1"/>
    <w:rsid w:val="006A20CE"/>
    <w:rsid w:val="006A2356"/>
    <w:rsid w:val="006A25FF"/>
    <w:rsid w:val="006A296B"/>
    <w:rsid w:val="006A30D0"/>
    <w:rsid w:val="006A3797"/>
    <w:rsid w:val="006A37C2"/>
    <w:rsid w:val="006A3CB3"/>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432"/>
    <w:rsid w:val="006E3770"/>
    <w:rsid w:val="006E3C29"/>
    <w:rsid w:val="006E3DC1"/>
    <w:rsid w:val="006E3F3A"/>
    <w:rsid w:val="006E4B4E"/>
    <w:rsid w:val="006E4E39"/>
    <w:rsid w:val="006E5445"/>
    <w:rsid w:val="006E565E"/>
    <w:rsid w:val="006E5A8F"/>
    <w:rsid w:val="006E6010"/>
    <w:rsid w:val="006E673D"/>
    <w:rsid w:val="006E6A62"/>
    <w:rsid w:val="006E6A8D"/>
    <w:rsid w:val="006E71FA"/>
    <w:rsid w:val="006E7D3B"/>
    <w:rsid w:val="006F0EC4"/>
    <w:rsid w:val="006F11B8"/>
    <w:rsid w:val="006F1669"/>
    <w:rsid w:val="006F1803"/>
    <w:rsid w:val="006F1AB6"/>
    <w:rsid w:val="006F1B70"/>
    <w:rsid w:val="006F2295"/>
    <w:rsid w:val="006F2B1D"/>
    <w:rsid w:val="006F2E82"/>
    <w:rsid w:val="006F3131"/>
    <w:rsid w:val="006F341D"/>
    <w:rsid w:val="006F3AD3"/>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20E17"/>
    <w:rsid w:val="00720FD6"/>
    <w:rsid w:val="00721760"/>
    <w:rsid w:val="007218DB"/>
    <w:rsid w:val="00721AF2"/>
    <w:rsid w:val="00722573"/>
    <w:rsid w:val="007229C9"/>
    <w:rsid w:val="007229F9"/>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78C"/>
    <w:rsid w:val="00730A76"/>
    <w:rsid w:val="00731143"/>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5F6F"/>
    <w:rsid w:val="00746169"/>
    <w:rsid w:val="007465EA"/>
    <w:rsid w:val="00746894"/>
    <w:rsid w:val="007471E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C02"/>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7C6"/>
    <w:rsid w:val="0080287A"/>
    <w:rsid w:val="00802B53"/>
    <w:rsid w:val="00802DC4"/>
    <w:rsid w:val="0080304C"/>
    <w:rsid w:val="008034C8"/>
    <w:rsid w:val="0080392C"/>
    <w:rsid w:val="00803C2C"/>
    <w:rsid w:val="00803FAE"/>
    <w:rsid w:val="0080551D"/>
    <w:rsid w:val="00805A16"/>
    <w:rsid w:val="00805A61"/>
    <w:rsid w:val="00805BAF"/>
    <w:rsid w:val="0080605F"/>
    <w:rsid w:val="00806C0F"/>
    <w:rsid w:val="00806CCD"/>
    <w:rsid w:val="0080761E"/>
    <w:rsid w:val="00807786"/>
    <w:rsid w:val="0081050A"/>
    <w:rsid w:val="00810A0E"/>
    <w:rsid w:val="00810EBA"/>
    <w:rsid w:val="008112D6"/>
    <w:rsid w:val="008113E8"/>
    <w:rsid w:val="00811809"/>
    <w:rsid w:val="00811AF5"/>
    <w:rsid w:val="00811BC9"/>
    <w:rsid w:val="00811CD7"/>
    <w:rsid w:val="00811DBA"/>
    <w:rsid w:val="00811FCB"/>
    <w:rsid w:val="00812283"/>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53B3"/>
    <w:rsid w:val="00845704"/>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79B"/>
    <w:rsid w:val="00877F18"/>
    <w:rsid w:val="00880AD1"/>
    <w:rsid w:val="00880C09"/>
    <w:rsid w:val="008810FF"/>
    <w:rsid w:val="00881840"/>
    <w:rsid w:val="00881C77"/>
    <w:rsid w:val="00881E90"/>
    <w:rsid w:val="0088221C"/>
    <w:rsid w:val="00882F3E"/>
    <w:rsid w:val="00883062"/>
    <w:rsid w:val="00883C12"/>
    <w:rsid w:val="0088498E"/>
    <w:rsid w:val="00884A21"/>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71"/>
    <w:rsid w:val="00891AAD"/>
    <w:rsid w:val="00891E55"/>
    <w:rsid w:val="0089259B"/>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CAC"/>
    <w:rsid w:val="008F312C"/>
    <w:rsid w:val="008F33DC"/>
    <w:rsid w:val="008F3577"/>
    <w:rsid w:val="008F40E2"/>
    <w:rsid w:val="008F41C8"/>
    <w:rsid w:val="008F4340"/>
    <w:rsid w:val="008F44BA"/>
    <w:rsid w:val="008F457C"/>
    <w:rsid w:val="008F46AA"/>
    <w:rsid w:val="008F477F"/>
    <w:rsid w:val="008F4CF1"/>
    <w:rsid w:val="008F562C"/>
    <w:rsid w:val="008F68A5"/>
    <w:rsid w:val="008F6F45"/>
    <w:rsid w:val="008F7013"/>
    <w:rsid w:val="008F733B"/>
    <w:rsid w:val="008F7B83"/>
    <w:rsid w:val="008F7CAD"/>
    <w:rsid w:val="00900052"/>
    <w:rsid w:val="0090008B"/>
    <w:rsid w:val="0090011D"/>
    <w:rsid w:val="0090073D"/>
    <w:rsid w:val="00900EC5"/>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5006"/>
    <w:rsid w:val="00925429"/>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29"/>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165"/>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6CE"/>
    <w:rsid w:val="00972CA5"/>
    <w:rsid w:val="00973156"/>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AD5"/>
    <w:rsid w:val="009A7AE7"/>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2A46"/>
    <w:rsid w:val="009D3392"/>
    <w:rsid w:val="009D45BB"/>
    <w:rsid w:val="009D48F3"/>
    <w:rsid w:val="009D4919"/>
    <w:rsid w:val="009D4FF0"/>
    <w:rsid w:val="009D5D12"/>
    <w:rsid w:val="009D5FBA"/>
    <w:rsid w:val="009D6A63"/>
    <w:rsid w:val="009D703C"/>
    <w:rsid w:val="009D718F"/>
    <w:rsid w:val="009D7270"/>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13D"/>
    <w:rsid w:val="009E6297"/>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A22"/>
    <w:rsid w:val="00A05CEF"/>
    <w:rsid w:val="00A05F2D"/>
    <w:rsid w:val="00A0674A"/>
    <w:rsid w:val="00A0787B"/>
    <w:rsid w:val="00A07A43"/>
    <w:rsid w:val="00A105C1"/>
    <w:rsid w:val="00A1079D"/>
    <w:rsid w:val="00A1098C"/>
    <w:rsid w:val="00A10991"/>
    <w:rsid w:val="00A1171D"/>
    <w:rsid w:val="00A11E80"/>
    <w:rsid w:val="00A12390"/>
    <w:rsid w:val="00A1352A"/>
    <w:rsid w:val="00A136D1"/>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7D2"/>
    <w:rsid w:val="00A40824"/>
    <w:rsid w:val="00A41515"/>
    <w:rsid w:val="00A419BD"/>
    <w:rsid w:val="00A41E2B"/>
    <w:rsid w:val="00A42066"/>
    <w:rsid w:val="00A42170"/>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3AE"/>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03C4"/>
    <w:rsid w:val="00AA0F66"/>
    <w:rsid w:val="00AA155B"/>
    <w:rsid w:val="00AA1A47"/>
    <w:rsid w:val="00AA1B3E"/>
    <w:rsid w:val="00AA1ED6"/>
    <w:rsid w:val="00AA1EDF"/>
    <w:rsid w:val="00AA2195"/>
    <w:rsid w:val="00AA2638"/>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A75"/>
    <w:rsid w:val="00AD5848"/>
    <w:rsid w:val="00AD5BC6"/>
    <w:rsid w:val="00AD6050"/>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CE8"/>
    <w:rsid w:val="00AE7A6E"/>
    <w:rsid w:val="00AE7E89"/>
    <w:rsid w:val="00AE7FBF"/>
    <w:rsid w:val="00AF02E0"/>
    <w:rsid w:val="00AF0645"/>
    <w:rsid w:val="00AF0FFF"/>
    <w:rsid w:val="00AF1440"/>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CB7"/>
    <w:rsid w:val="00B25298"/>
    <w:rsid w:val="00B25443"/>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50454"/>
    <w:rsid w:val="00B50A4C"/>
    <w:rsid w:val="00B5171D"/>
    <w:rsid w:val="00B519E3"/>
    <w:rsid w:val="00B51E0E"/>
    <w:rsid w:val="00B5244B"/>
    <w:rsid w:val="00B527D5"/>
    <w:rsid w:val="00B52C14"/>
    <w:rsid w:val="00B53363"/>
    <w:rsid w:val="00B53930"/>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F73"/>
    <w:rsid w:val="00B6340F"/>
    <w:rsid w:val="00B6385F"/>
    <w:rsid w:val="00B640C4"/>
    <w:rsid w:val="00B64AC0"/>
    <w:rsid w:val="00B6599F"/>
    <w:rsid w:val="00B65FEB"/>
    <w:rsid w:val="00B6602F"/>
    <w:rsid w:val="00B661C9"/>
    <w:rsid w:val="00B664C7"/>
    <w:rsid w:val="00B666EA"/>
    <w:rsid w:val="00B66799"/>
    <w:rsid w:val="00B66BB8"/>
    <w:rsid w:val="00B7060C"/>
    <w:rsid w:val="00B7080E"/>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150"/>
    <w:rsid w:val="00B85235"/>
    <w:rsid w:val="00B8585C"/>
    <w:rsid w:val="00B85CE6"/>
    <w:rsid w:val="00B85DE5"/>
    <w:rsid w:val="00B85E1F"/>
    <w:rsid w:val="00B8667D"/>
    <w:rsid w:val="00B86693"/>
    <w:rsid w:val="00B8745A"/>
    <w:rsid w:val="00B877A2"/>
    <w:rsid w:val="00B879D1"/>
    <w:rsid w:val="00B90032"/>
    <w:rsid w:val="00B908D3"/>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9BA"/>
    <w:rsid w:val="00B97D8F"/>
    <w:rsid w:val="00BA076A"/>
    <w:rsid w:val="00BA0D06"/>
    <w:rsid w:val="00BA21A0"/>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84D"/>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D89"/>
    <w:rsid w:val="00C16E7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69BE"/>
    <w:rsid w:val="00C36BB9"/>
    <w:rsid w:val="00C3719D"/>
    <w:rsid w:val="00C37A36"/>
    <w:rsid w:val="00C37A69"/>
    <w:rsid w:val="00C37CB2"/>
    <w:rsid w:val="00C40280"/>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33F2"/>
    <w:rsid w:val="00C8357E"/>
    <w:rsid w:val="00C837CF"/>
    <w:rsid w:val="00C840BD"/>
    <w:rsid w:val="00C8431E"/>
    <w:rsid w:val="00C8482C"/>
    <w:rsid w:val="00C84882"/>
    <w:rsid w:val="00C8505E"/>
    <w:rsid w:val="00C85610"/>
    <w:rsid w:val="00C857E4"/>
    <w:rsid w:val="00C85C4A"/>
    <w:rsid w:val="00C87093"/>
    <w:rsid w:val="00C87212"/>
    <w:rsid w:val="00C872CF"/>
    <w:rsid w:val="00C878E4"/>
    <w:rsid w:val="00C9027A"/>
    <w:rsid w:val="00C9068E"/>
    <w:rsid w:val="00C9100A"/>
    <w:rsid w:val="00C91101"/>
    <w:rsid w:val="00C9116E"/>
    <w:rsid w:val="00C9186A"/>
    <w:rsid w:val="00C91F3A"/>
    <w:rsid w:val="00C92473"/>
    <w:rsid w:val="00C92E53"/>
    <w:rsid w:val="00C92F32"/>
    <w:rsid w:val="00C934C2"/>
    <w:rsid w:val="00C93713"/>
    <w:rsid w:val="00C93814"/>
    <w:rsid w:val="00C93904"/>
    <w:rsid w:val="00C93C4B"/>
    <w:rsid w:val="00C93D6D"/>
    <w:rsid w:val="00C944AB"/>
    <w:rsid w:val="00C94B51"/>
    <w:rsid w:val="00C94DE9"/>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E74"/>
    <w:rsid w:val="00CA620D"/>
    <w:rsid w:val="00CA623D"/>
    <w:rsid w:val="00CA6CAA"/>
    <w:rsid w:val="00CA7045"/>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968"/>
    <w:rsid w:val="00CB5C88"/>
    <w:rsid w:val="00CB5CA6"/>
    <w:rsid w:val="00CB5CC2"/>
    <w:rsid w:val="00CB6714"/>
    <w:rsid w:val="00CB6B3C"/>
    <w:rsid w:val="00CB6B53"/>
    <w:rsid w:val="00CB7170"/>
    <w:rsid w:val="00CB7B1F"/>
    <w:rsid w:val="00CC024C"/>
    <w:rsid w:val="00CC040E"/>
    <w:rsid w:val="00CC0489"/>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6541"/>
    <w:rsid w:val="00CC7311"/>
    <w:rsid w:val="00CC7400"/>
    <w:rsid w:val="00CC7ADA"/>
    <w:rsid w:val="00CC7B45"/>
    <w:rsid w:val="00CD024A"/>
    <w:rsid w:val="00CD0865"/>
    <w:rsid w:val="00CD0C3F"/>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65C"/>
    <w:rsid w:val="00CE46CA"/>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54F"/>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9B5"/>
    <w:rsid w:val="00D32D64"/>
    <w:rsid w:val="00D33296"/>
    <w:rsid w:val="00D33434"/>
    <w:rsid w:val="00D339B8"/>
    <w:rsid w:val="00D3408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5CE"/>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5DDF"/>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F12"/>
    <w:rsid w:val="00D82F15"/>
    <w:rsid w:val="00D8327F"/>
    <w:rsid w:val="00D83E61"/>
    <w:rsid w:val="00D84250"/>
    <w:rsid w:val="00D84B09"/>
    <w:rsid w:val="00D85AA5"/>
    <w:rsid w:val="00D85BA6"/>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66D3"/>
    <w:rsid w:val="00DA6D53"/>
    <w:rsid w:val="00DA74F8"/>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2D30"/>
    <w:rsid w:val="00DD36DB"/>
    <w:rsid w:val="00DD4325"/>
    <w:rsid w:val="00DD495C"/>
    <w:rsid w:val="00DD4E59"/>
    <w:rsid w:val="00DD4FD3"/>
    <w:rsid w:val="00DD5898"/>
    <w:rsid w:val="00DD5BE6"/>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11D4"/>
    <w:rsid w:val="00DF15E0"/>
    <w:rsid w:val="00DF18B6"/>
    <w:rsid w:val="00DF18BA"/>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B1E"/>
    <w:rsid w:val="00E06E16"/>
    <w:rsid w:val="00E07700"/>
    <w:rsid w:val="00E101D2"/>
    <w:rsid w:val="00E10AE6"/>
    <w:rsid w:val="00E10FBD"/>
    <w:rsid w:val="00E110E7"/>
    <w:rsid w:val="00E11228"/>
    <w:rsid w:val="00E11B20"/>
    <w:rsid w:val="00E120F2"/>
    <w:rsid w:val="00E12127"/>
    <w:rsid w:val="00E12327"/>
    <w:rsid w:val="00E125E0"/>
    <w:rsid w:val="00E12842"/>
    <w:rsid w:val="00E12875"/>
    <w:rsid w:val="00E14BFF"/>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41EE"/>
    <w:rsid w:val="00E245EE"/>
    <w:rsid w:val="00E247E9"/>
    <w:rsid w:val="00E25CCF"/>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171"/>
    <w:rsid w:val="00E53469"/>
    <w:rsid w:val="00E537C5"/>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8EC"/>
    <w:rsid w:val="00E7631F"/>
    <w:rsid w:val="00E76548"/>
    <w:rsid w:val="00E76553"/>
    <w:rsid w:val="00E76604"/>
    <w:rsid w:val="00E766E1"/>
    <w:rsid w:val="00E767DC"/>
    <w:rsid w:val="00E76987"/>
    <w:rsid w:val="00E76BA3"/>
    <w:rsid w:val="00E76D16"/>
    <w:rsid w:val="00E77336"/>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F6"/>
    <w:rsid w:val="00EA4D92"/>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DA8"/>
    <w:rsid w:val="00EB0EBF"/>
    <w:rsid w:val="00EB1A19"/>
    <w:rsid w:val="00EB1E53"/>
    <w:rsid w:val="00EB2544"/>
    <w:rsid w:val="00EB2562"/>
    <w:rsid w:val="00EB2933"/>
    <w:rsid w:val="00EB2960"/>
    <w:rsid w:val="00EB347C"/>
    <w:rsid w:val="00EB3F72"/>
    <w:rsid w:val="00EB46F6"/>
    <w:rsid w:val="00EB4A31"/>
    <w:rsid w:val="00EB4BB5"/>
    <w:rsid w:val="00EB4EA2"/>
    <w:rsid w:val="00EB5DF7"/>
    <w:rsid w:val="00EB64A7"/>
    <w:rsid w:val="00EB64C3"/>
    <w:rsid w:val="00EB66DB"/>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4B1"/>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99D"/>
    <w:rsid w:val="00F04087"/>
    <w:rsid w:val="00F047EB"/>
    <w:rsid w:val="00F04B02"/>
    <w:rsid w:val="00F04D6B"/>
    <w:rsid w:val="00F0528D"/>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A5C"/>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557"/>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2BA"/>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467"/>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1CCB95ED"/>
    <w:rsid w:val="2B985DB2"/>
    <w:rsid w:val="2DD5D81F"/>
    <w:rsid w:val="2DE754A3"/>
    <w:rsid w:val="2F3878CB"/>
    <w:rsid w:val="2F98B499"/>
    <w:rsid w:val="41824309"/>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4D71027B-B98E-4E1C-BDB5-6ED64DFC3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04CCE60C-E736-43CB-B0DB-602FEBA56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2613</TotalTime>
  <Pages>1</Pages>
  <Words>2268</Words>
  <Characters>12934</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15172</CharactersWithSpaces>
  <SharedDoc>false</SharedDoc>
  <HLinks>
    <vt:vector size="42" baseType="variant">
      <vt:variant>
        <vt:i4>1441854</vt:i4>
      </vt:variant>
      <vt:variant>
        <vt:i4>41</vt:i4>
      </vt:variant>
      <vt:variant>
        <vt:i4>0</vt:i4>
      </vt:variant>
      <vt:variant>
        <vt:i4>5</vt:i4>
      </vt:variant>
      <vt:variant>
        <vt:lpwstr/>
      </vt:variant>
      <vt:variant>
        <vt:lpwstr>_Toc115422865</vt:lpwstr>
      </vt:variant>
      <vt:variant>
        <vt:i4>1441854</vt:i4>
      </vt:variant>
      <vt:variant>
        <vt:i4>38</vt:i4>
      </vt:variant>
      <vt:variant>
        <vt:i4>0</vt:i4>
      </vt:variant>
      <vt:variant>
        <vt:i4>5</vt:i4>
      </vt:variant>
      <vt:variant>
        <vt:lpwstr/>
      </vt:variant>
      <vt:variant>
        <vt:lpwstr>_Toc115422864</vt:lpwstr>
      </vt:variant>
      <vt:variant>
        <vt:i4>1441854</vt:i4>
      </vt:variant>
      <vt:variant>
        <vt:i4>35</vt:i4>
      </vt:variant>
      <vt:variant>
        <vt:i4>0</vt:i4>
      </vt:variant>
      <vt:variant>
        <vt:i4>5</vt:i4>
      </vt:variant>
      <vt:variant>
        <vt:lpwstr/>
      </vt:variant>
      <vt:variant>
        <vt:lpwstr>_Toc115422863</vt:lpwstr>
      </vt:variant>
      <vt:variant>
        <vt:i4>1441854</vt:i4>
      </vt:variant>
      <vt:variant>
        <vt:i4>29</vt:i4>
      </vt:variant>
      <vt:variant>
        <vt:i4>0</vt:i4>
      </vt:variant>
      <vt:variant>
        <vt:i4>5</vt:i4>
      </vt:variant>
      <vt:variant>
        <vt:lpwstr/>
      </vt:variant>
      <vt:variant>
        <vt:lpwstr>_Toc115422860</vt:lpwstr>
      </vt:variant>
      <vt:variant>
        <vt:i4>1376318</vt:i4>
      </vt:variant>
      <vt:variant>
        <vt:i4>26</vt:i4>
      </vt:variant>
      <vt:variant>
        <vt:i4>0</vt:i4>
      </vt:variant>
      <vt:variant>
        <vt:i4>5</vt:i4>
      </vt:variant>
      <vt:variant>
        <vt:lpwstr/>
      </vt:variant>
      <vt:variant>
        <vt:lpwstr>_Toc115422859</vt:lpwstr>
      </vt:variant>
      <vt:variant>
        <vt:i4>1376318</vt:i4>
      </vt:variant>
      <vt:variant>
        <vt:i4>23</vt:i4>
      </vt:variant>
      <vt:variant>
        <vt:i4>0</vt:i4>
      </vt:variant>
      <vt:variant>
        <vt:i4>5</vt:i4>
      </vt:variant>
      <vt:variant>
        <vt:lpwstr/>
      </vt:variant>
      <vt:variant>
        <vt:lpwstr>_Toc115422858</vt:lpwstr>
      </vt:variant>
      <vt:variant>
        <vt:i4>1376318</vt:i4>
      </vt:variant>
      <vt:variant>
        <vt:i4>20</vt:i4>
      </vt:variant>
      <vt:variant>
        <vt:i4>0</vt:i4>
      </vt:variant>
      <vt:variant>
        <vt:i4>5</vt:i4>
      </vt:variant>
      <vt:variant>
        <vt:lpwstr/>
      </vt:variant>
      <vt:variant>
        <vt:lpwstr>_Toc115422857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Talha Khan</cp:lastModifiedBy>
  <cp:revision>343</cp:revision>
  <cp:lastPrinted>2008-01-30T22:09:00Z</cp:lastPrinted>
  <dcterms:created xsi:type="dcterms:W3CDTF">2022-04-25T08:57:00Z</dcterms:created>
  <dcterms:modified xsi:type="dcterms:W3CDTF">2022-09-30T16:34:00Z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